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8e99" w14:paraId="5ba8e99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3D76E9">
      <w:pPr>
        <w:jc w:val="both"/>
      </w:pPr>
      <w:r>
        <w:t xml:space="preserve">STALNA SLUŽBA </w:t>
      </w:r>
      <w:r w:rsidR="00DD2EB2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3D76E9" w:rsidP="001A5CCA" w:rsidR="003D76E9">
      <w:pPr>
        <w:jc w:val="center"/>
      </w:pPr>
    </w:p>
    <w:p w:rsidRDefault="00D60FEF" w:rsidP="003D76E9" w:rsidR="003D76E9" w:rsidRPr="00D60FEF">
      <w:pPr>
        <w:jc w:val="right"/>
        <w:rPr>
          <w:b/>
        </w:rPr>
      </w:pPr>
      <w:r w:rsidRPr="00D60FEF">
        <w:rPr>
          <w:b/>
        </w:rPr>
        <w:t>Broj:  1/St-395/2015-84</w:t>
      </w:r>
    </w:p>
    <w:p w:rsidRDefault="003D76E9" w:rsidP="001A5CCA" w:rsidR="003D76E9">
      <w:pPr>
        <w:jc w:val="center"/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</w:t>
      </w:r>
      <w:r w:rsidR="0033021C">
        <w:t>VIŠEVICE d.o.o u stečaju Kutjevo, Tomislava Tomića 14</w:t>
      </w:r>
      <w:r w:rsidR="003E4D51">
        <w:t xml:space="preserve">, OIB </w:t>
      </w:r>
      <w:r w:rsidR="0033021C">
        <w:t>85730382176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3D76E9">
        <w:t>27. srpnja 2018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F6B39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</w:t>
      </w:r>
      <w:r w:rsidR="0033021C">
        <w:t>395/2015-25</w:t>
      </w:r>
      <w:r w:rsidR="00A31486">
        <w:t xml:space="preserve"> od </w:t>
      </w:r>
      <w:r w:rsidR="0033021C">
        <w:t>14.lipnja</w:t>
      </w:r>
      <w:r w:rsidR="00A31486">
        <w:t xml:space="preserve"> 2016., o prodaji nekretnina vlasništva stečajnog dužnika </w:t>
      </w:r>
      <w:r w:rsidR="0033021C">
        <w:t xml:space="preserve">VIŠEVICE d.o.o u stečaju Kutjevo, Tomislava Tomića 14, OIB 85730382176 </w:t>
      </w:r>
      <w:r w:rsidR="00A31486">
        <w:t xml:space="preserve">utvrđuje se vrijednost predmeta </w:t>
      </w:r>
      <w:r w:rsidR="00FC5C84">
        <w:t>prodaje koju čine</w:t>
      </w:r>
      <w:r w:rsidR="00FF6B39">
        <w:t>:</w:t>
      </w:r>
    </w:p>
    <w:p w:rsidRDefault="00DD2EB2" w:rsidP="00FC5C84" w:rsidR="00DD2EB2">
      <w:pPr>
        <w:tabs>
          <w:tab w:pos="720" w:val="left"/>
        </w:tabs>
        <w:jc w:val="both"/>
      </w:pPr>
    </w:p>
    <w:p w:rsidRDefault="00EE6C5E" w:rsidP="00FC5C84" w:rsidR="0033021C">
      <w:pPr>
        <w:tabs>
          <w:tab w:pos="720" w:val="left"/>
        </w:tabs>
        <w:jc w:val="both"/>
      </w:pPr>
      <w:r>
        <w:tab/>
      </w:r>
      <w:r w:rsidRPr="003944E4">
        <w:rPr>
          <w:b/>
        </w:rPr>
        <w:t>a)</w:t>
      </w:r>
      <w:r w:rsidR="0033021C">
        <w:t xml:space="preserve"> etažno vlasništvo u zgradi sagrađenoj na kč.br.</w:t>
      </w:r>
      <w:r w:rsidR="006C46BA">
        <w:t>1646/4, kuća br.33/6</w:t>
      </w:r>
      <w:r w:rsidR="0033021C">
        <w:t xml:space="preserve"> i dvorište u Pulcu, površine </w:t>
      </w:r>
      <w:r w:rsidR="006C46BA">
        <w:t>613</w:t>
      </w:r>
      <w:r w:rsidR="0033021C">
        <w:t xml:space="preserve"> m2, upisana u </w:t>
      </w:r>
      <w:proofErr w:type="spellStart"/>
      <w:r w:rsidR="0033021C">
        <w:t>zk.ul</w:t>
      </w:r>
      <w:proofErr w:type="spellEnd"/>
      <w:r w:rsidR="0033021C">
        <w:t>.</w:t>
      </w:r>
      <w:r w:rsidR="006C46BA">
        <w:t xml:space="preserve"> </w:t>
      </w:r>
      <w:r w:rsidR="007C52DC">
        <w:t>5370</w:t>
      </w:r>
      <w:r w:rsidR="0033021C">
        <w:t xml:space="preserve"> k.o. Kozala, koja se sastoji od posebnog dijela i to:</w:t>
      </w:r>
    </w:p>
    <w:p w:rsidRDefault="0033021C" w:rsidP="00545BB5" w:rsidR="002E5B95">
      <w:pPr>
        <w:tabs>
          <w:tab w:pos="720" w:val="left"/>
        </w:tabs>
        <w:jc w:val="both"/>
      </w:pPr>
      <w:r>
        <w:tab/>
      </w:r>
      <w:r w:rsidR="005E4F78">
        <w:t xml:space="preserve">1. </w:t>
      </w:r>
      <w:r w:rsidR="002E5B95">
        <w:t xml:space="preserve">suvlasnički dio: </w:t>
      </w:r>
      <w:r w:rsidR="00AB37DB">
        <w:t>6/100 etažno vlasništvo (E-1), garaža sa spremištem br. 3 u suterenu, ukupne površine 22.11 m2, (na tlocrtu suterena označena ljubičastom bojom),</w:t>
      </w:r>
    </w:p>
    <w:p w:rsidRDefault="00AB37DB" w:rsidP="00545BB5" w:rsidR="00AB37DB">
      <w:pPr>
        <w:tabs>
          <w:tab w:pos="720" w:val="left"/>
        </w:tabs>
        <w:jc w:val="both"/>
      </w:pPr>
    </w:p>
    <w:p w:rsidRDefault="00AB37DB" w:rsidP="00545BB5" w:rsidR="00AB37DB">
      <w:pPr>
        <w:tabs>
          <w:tab w:pos="720" w:val="left"/>
        </w:tabs>
        <w:jc w:val="both"/>
      </w:pPr>
      <w:r>
        <w:t xml:space="preserve">u iznosu od </w:t>
      </w:r>
      <w:r w:rsidR="00F00E83" w:rsidRPr="00F00E83">
        <w:rPr>
          <w:b/>
        </w:rPr>
        <w:t>165.298,90 kn</w:t>
      </w:r>
      <w:r w:rsidR="00F00E83">
        <w:t xml:space="preserve"> (</w:t>
      </w:r>
      <w:proofErr w:type="spellStart"/>
      <w:r w:rsidR="00F00E83">
        <w:t>stotinušezdesetpettisućadvjestodevedesetosamkuna</w:t>
      </w:r>
      <w:proofErr w:type="spellEnd"/>
      <w:r w:rsidR="00F00E83">
        <w:t xml:space="preserve"> i devedeset lipa), u koju cijenu je uključen i PDV,</w:t>
      </w:r>
    </w:p>
    <w:p w:rsidRDefault="002E5B95" w:rsidP="00545BB5" w:rsidR="002E5B95">
      <w:pPr>
        <w:tabs>
          <w:tab w:pos="720" w:val="left"/>
        </w:tabs>
        <w:jc w:val="both"/>
      </w:pPr>
    </w:p>
    <w:p w:rsidRDefault="005E4F78" w:rsidP="00545BB5" w:rsidR="00545BB5">
      <w:pPr>
        <w:tabs>
          <w:tab w:pos="720" w:val="left"/>
        </w:tabs>
        <w:jc w:val="both"/>
      </w:pPr>
      <w:r>
        <w:tab/>
        <w:t>2.</w:t>
      </w:r>
      <w:r w:rsidR="002E5B95">
        <w:t xml:space="preserve"> </w:t>
      </w:r>
      <w:r w:rsidR="00545BB5">
        <w:t>suvlasnički dio: 19/100 etažno vlasništvo (E-3), stan br. 1 u prizemlju, koji se sastoji od: hodnika, kuhinje s dnevnim boravkom, WC-a s kupaonicom, 2 sobe i balkona,  ukupne površine 69,56 m2, kojemu pripadaju kao sporedni dijelovi parkirna mjesta P1 i P5, u okućnici zgrade, (na tlocrtima prizemlja i okućnice označeni crvenom bojom),</w:t>
      </w:r>
    </w:p>
    <w:p w:rsidRDefault="007C52DC" w:rsidP="00545BB5" w:rsidR="007C52DC">
      <w:pPr>
        <w:tabs>
          <w:tab w:pos="720" w:val="left"/>
        </w:tabs>
        <w:jc w:val="both"/>
      </w:pPr>
    </w:p>
    <w:p w:rsidRDefault="007C52DC" w:rsidP="00545BB5" w:rsidR="00265B46">
      <w:pPr>
        <w:tabs>
          <w:tab w:pos="720" w:val="left"/>
        </w:tabs>
        <w:jc w:val="both"/>
      </w:pPr>
      <w:r>
        <w:t xml:space="preserve">u iznosu od </w:t>
      </w:r>
      <w:r w:rsidR="00CA0D89" w:rsidRPr="00EC78A5">
        <w:rPr>
          <w:b/>
        </w:rPr>
        <w:t>595.518,80 kn</w:t>
      </w:r>
      <w:r w:rsidR="00CA0D89">
        <w:t xml:space="preserve"> (</w:t>
      </w:r>
      <w:proofErr w:type="spellStart"/>
      <w:r w:rsidR="00CA0D89">
        <w:t>petstotinadevedesetpettisućapetst</w:t>
      </w:r>
      <w:r w:rsidR="00265B46">
        <w:t>oosamnaestkuna</w:t>
      </w:r>
      <w:proofErr w:type="spellEnd"/>
      <w:r w:rsidR="00265B46">
        <w:t xml:space="preserve"> i </w:t>
      </w:r>
      <w:proofErr w:type="spellStart"/>
      <w:r w:rsidR="00265B46">
        <w:t>osamdesetlipa</w:t>
      </w:r>
      <w:proofErr w:type="spellEnd"/>
      <w:r w:rsidR="00265B46">
        <w:t>).</w:t>
      </w:r>
    </w:p>
    <w:p w:rsidRDefault="00265B46" w:rsidP="00545BB5" w:rsidR="00265B46">
      <w:pPr>
        <w:tabs>
          <w:tab w:pos="720" w:val="left"/>
        </w:tabs>
        <w:jc w:val="both"/>
      </w:pPr>
    </w:p>
    <w:p w:rsidRDefault="00265B46" w:rsidP="00545BB5" w:rsidR="00265B46" w:rsidRPr="00265B46">
      <w:pPr>
        <w:tabs>
          <w:tab w:pos="720" w:val="left"/>
        </w:tabs>
        <w:jc w:val="both"/>
        <w:rPr>
          <w:b/>
        </w:rPr>
      </w:pPr>
      <w:r w:rsidRPr="00265B46">
        <w:rPr>
          <w:b/>
        </w:rPr>
        <w:t xml:space="preserve"> Nekretnine iz točke I a) 1 i 2 izlažu se prodaji kao jedinstvena cjelina </w:t>
      </w:r>
      <w:r>
        <w:rPr>
          <w:b/>
        </w:rPr>
        <w:t>ukupne vrijednosti 760.817,70 kn.</w:t>
      </w:r>
    </w:p>
    <w:p w:rsidRDefault="00545BB5" w:rsidP="00545BB5" w:rsidR="00545BB5">
      <w:pPr>
        <w:tabs>
          <w:tab w:pos="720" w:val="left"/>
        </w:tabs>
        <w:jc w:val="both"/>
      </w:pPr>
    </w:p>
    <w:p w:rsidRDefault="00265B46" w:rsidP="00545BB5" w:rsidR="00265B46">
      <w:pPr>
        <w:tabs>
          <w:tab w:pos="720" w:val="left"/>
        </w:tabs>
        <w:jc w:val="both"/>
      </w:pPr>
    </w:p>
    <w:p w:rsidRDefault="00265B46" w:rsidP="00265B46" w:rsidR="00265B46">
      <w:pPr>
        <w:tabs>
          <w:tab w:pos="720" w:val="left"/>
        </w:tabs>
        <w:jc w:val="both"/>
      </w:pPr>
      <w:r>
        <w:tab/>
        <w:t>3. suvlasnički dio: 6/100 etažno vlasništvo (E-2), garaža sa spremištem br. 4 u s</w:t>
      </w:r>
      <w:r w:rsidR="00D60FEF">
        <w:t>uterenu, ukupne površine 20,05</w:t>
      </w:r>
      <w:r>
        <w:t xml:space="preserve"> m2, (na tlocrtu suterena označena plavom bojom),</w:t>
      </w:r>
    </w:p>
    <w:p w:rsidRDefault="00265B46" w:rsidP="00265B46" w:rsidR="00265B46">
      <w:pPr>
        <w:tabs>
          <w:tab w:pos="720" w:val="left"/>
        </w:tabs>
        <w:jc w:val="both"/>
      </w:pPr>
    </w:p>
    <w:p w:rsidRDefault="00265B46" w:rsidP="00265B46" w:rsidR="00265B46">
      <w:pPr>
        <w:tabs>
          <w:tab w:pos="720" w:val="left"/>
        </w:tabs>
        <w:jc w:val="both"/>
      </w:pPr>
      <w:r>
        <w:lastRenderedPageBreak/>
        <w:t xml:space="preserve">u iznosu od </w:t>
      </w:r>
      <w:r w:rsidRPr="007C52DC">
        <w:rPr>
          <w:b/>
        </w:rPr>
        <w:t>164.560,95 kn</w:t>
      </w:r>
      <w:r>
        <w:t xml:space="preserve"> (</w:t>
      </w:r>
      <w:proofErr w:type="spellStart"/>
      <w:r>
        <w:t>stotinušezdesetčetiritisućepetstošezdesetkuna</w:t>
      </w:r>
      <w:proofErr w:type="spellEnd"/>
      <w:r>
        <w:t xml:space="preserve"> i </w:t>
      </w:r>
      <w:proofErr w:type="spellStart"/>
      <w:r>
        <w:t>devedesetpetlipa</w:t>
      </w:r>
      <w:proofErr w:type="spellEnd"/>
      <w:r>
        <w:t>), u koju cijenu je uključen i PDV,</w:t>
      </w:r>
    </w:p>
    <w:p w:rsidRDefault="00265B46" w:rsidP="00545BB5" w:rsidR="00265B46">
      <w:pPr>
        <w:tabs>
          <w:tab w:pos="720" w:val="left"/>
        </w:tabs>
        <w:jc w:val="both"/>
      </w:pPr>
    </w:p>
    <w:p w:rsidRDefault="005E4F78" w:rsidP="00545BB5" w:rsidR="00545BB5">
      <w:pPr>
        <w:tabs>
          <w:tab w:pos="720" w:val="left"/>
        </w:tabs>
        <w:jc w:val="both"/>
      </w:pPr>
      <w:r>
        <w:tab/>
        <w:t xml:space="preserve">4. </w:t>
      </w:r>
      <w:r w:rsidR="00545BB5">
        <w:t>suvlasnički dio: 19/100 etažno vlasništvo (E-4), stan br. 2 u prizemlju, koji se sastoji od: hodnika, kuhinje s dnevnim boravkom WC-a, s kupaonicom, dvije sobe i balkona, ukupne površine 66,26 m2, kojemu pripadaju kao sporedni dijelovi parkirna mjesta P2 i P6, u okućnici zgrade (na tlocrtima prizemlja i okućnice označeni zelenom bojom),</w:t>
      </w:r>
    </w:p>
    <w:p w:rsidRDefault="00EC78A5" w:rsidP="00545BB5" w:rsidR="00EC78A5">
      <w:pPr>
        <w:tabs>
          <w:tab w:pos="720" w:val="left"/>
        </w:tabs>
        <w:jc w:val="both"/>
      </w:pPr>
    </w:p>
    <w:p w:rsidRDefault="00EC78A5" w:rsidP="00545BB5" w:rsidR="00EC78A5">
      <w:pPr>
        <w:tabs>
          <w:tab w:pos="720" w:val="left"/>
        </w:tabs>
        <w:jc w:val="both"/>
      </w:pPr>
      <w:r>
        <w:t xml:space="preserve">u iznosu od </w:t>
      </w:r>
      <w:r w:rsidRPr="00EC78A5">
        <w:rPr>
          <w:b/>
        </w:rPr>
        <w:t>561.573,50 kn</w:t>
      </w:r>
      <w:r>
        <w:t xml:space="preserve"> (</w:t>
      </w:r>
      <w:proofErr w:type="spellStart"/>
      <w:r>
        <w:t>petstotinašezdesetjednatisućapetstosedamdesettrikune</w:t>
      </w:r>
      <w:proofErr w:type="spellEnd"/>
      <w:r>
        <w:t xml:space="preserve"> i pedeset lipa)</w:t>
      </w:r>
      <w:r w:rsidR="00DE131C">
        <w:t>.</w:t>
      </w:r>
    </w:p>
    <w:p w:rsidRDefault="00DE131C" w:rsidP="00545BB5" w:rsidR="00DE131C">
      <w:pPr>
        <w:tabs>
          <w:tab w:pos="720" w:val="left"/>
        </w:tabs>
        <w:jc w:val="both"/>
      </w:pPr>
    </w:p>
    <w:p w:rsidRDefault="00DE131C" w:rsidP="00545BB5" w:rsidR="00DE131C">
      <w:pPr>
        <w:tabs>
          <w:tab w:pos="720" w:val="left"/>
        </w:tabs>
        <w:jc w:val="both"/>
      </w:pPr>
      <w:r>
        <w:rPr>
          <w:b/>
        </w:rPr>
        <w:t>Nekretnine iz točke I a) 3 i 4</w:t>
      </w:r>
      <w:r w:rsidRPr="00265B46">
        <w:rPr>
          <w:b/>
        </w:rPr>
        <w:t xml:space="preserve"> izlažu se prodaji kao jedinstvena cjelina </w:t>
      </w:r>
      <w:r>
        <w:rPr>
          <w:b/>
        </w:rPr>
        <w:t>ukupne vrijednosti</w:t>
      </w:r>
    </w:p>
    <w:p w:rsidRDefault="00DE131C" w:rsidP="00545BB5" w:rsidR="00CB7B07" w:rsidRPr="00DE131C">
      <w:pPr>
        <w:tabs>
          <w:tab w:pos="720" w:val="left"/>
        </w:tabs>
        <w:jc w:val="both"/>
        <w:rPr>
          <w:b/>
        </w:rPr>
      </w:pPr>
      <w:r w:rsidRPr="00DE131C">
        <w:rPr>
          <w:b/>
        </w:rPr>
        <w:t>726.134,45 kn.</w:t>
      </w:r>
    </w:p>
    <w:p w:rsidRDefault="00DE131C" w:rsidP="00545BB5" w:rsidR="00DE131C">
      <w:pPr>
        <w:tabs>
          <w:tab w:pos="720" w:val="left"/>
        </w:tabs>
        <w:jc w:val="both"/>
      </w:pPr>
    </w:p>
    <w:p w:rsidRDefault="00DE131C" w:rsidP="00545BB5" w:rsidR="00DE131C">
      <w:pPr>
        <w:tabs>
          <w:tab w:pos="720" w:val="left"/>
        </w:tabs>
        <w:jc w:val="both"/>
      </w:pPr>
    </w:p>
    <w:p w:rsidRDefault="005E4F78" w:rsidP="00545BB5" w:rsidR="00545BB5">
      <w:pPr>
        <w:tabs>
          <w:tab w:pos="720" w:val="left"/>
        </w:tabs>
        <w:jc w:val="both"/>
      </w:pPr>
      <w:r>
        <w:tab/>
        <w:t xml:space="preserve">5. </w:t>
      </w:r>
      <w:r w:rsidR="00545BB5">
        <w:t xml:space="preserve"> suvlasnički dio: 24/100 etažno vlasništvo (E-6), stan br. 4 na I</w:t>
      </w:r>
      <w:r w:rsidR="003944E4">
        <w:t>.</w:t>
      </w:r>
      <w:r w:rsidR="00545BB5">
        <w:t xml:space="preserve"> katu, koji se sastoji od: hodnika, kuhinje s dnevnim boravkom WC-a, s kupaonicom, dvije sobe i balkona, ukupne površine 64,94</w:t>
      </w:r>
      <w:r w:rsidR="003944E4">
        <w:t xml:space="preserve"> </w:t>
      </w:r>
      <w:r w:rsidR="00545BB5">
        <w:t>m2, (na tlocrtu kata označen plavom bojom), kojemu pripadaju kao sporedni dijelovi: garaža sa spremištem br. 1,ukupne površine 20,75m2 (na tlocrtu suterena označena crvenom bojom), i parkirno mjesto P4, u okućnici zgrade (na tlocrtu okućnice označeno plavom bojom),</w:t>
      </w:r>
    </w:p>
    <w:p w:rsidRDefault="00545BB5" w:rsidP="00545BB5" w:rsidR="00545BB5">
      <w:pPr>
        <w:tabs>
          <w:tab w:pos="720" w:val="left"/>
        </w:tabs>
        <w:jc w:val="both"/>
      </w:pPr>
    </w:p>
    <w:p w:rsidRDefault="00AB0294" w:rsidP="00C637D1" w:rsidR="00FC5C84">
      <w:pPr>
        <w:tabs>
          <w:tab w:pos="720" w:val="left"/>
        </w:tabs>
        <w:jc w:val="both"/>
      </w:pPr>
      <w:r>
        <w:t>u iznosu</w:t>
      </w:r>
      <w:r w:rsidR="00CB7B07">
        <w:t xml:space="preserve"> od </w:t>
      </w:r>
      <w:r w:rsidR="00431F60" w:rsidRPr="00431F60">
        <w:rPr>
          <w:b/>
        </w:rPr>
        <w:t>781.480,05</w:t>
      </w:r>
      <w:r w:rsidR="00CB7B07" w:rsidRPr="00431F60">
        <w:rPr>
          <w:b/>
        </w:rPr>
        <w:t xml:space="preserve"> kn</w:t>
      </w:r>
      <w:r w:rsidR="00CB7B07">
        <w:t xml:space="preserve"> (slovima: </w:t>
      </w:r>
      <w:proofErr w:type="spellStart"/>
      <w:r w:rsidR="00700C60">
        <w:t>sedamstotina</w:t>
      </w:r>
      <w:r w:rsidR="00431F60">
        <w:t>osamdesetjednatisućakuna</w:t>
      </w:r>
      <w:proofErr w:type="spellEnd"/>
      <w:r w:rsidR="00431F60">
        <w:t xml:space="preserve"> i </w:t>
      </w:r>
      <w:proofErr w:type="spellStart"/>
      <w:r w:rsidR="00431F60">
        <w:t>petlipa</w:t>
      </w:r>
      <w:proofErr w:type="spellEnd"/>
      <w:r w:rsidR="00CB7B07">
        <w:t>).</w:t>
      </w:r>
      <w:r w:rsidR="00FC5C84">
        <w:t xml:space="preserve"> </w:t>
      </w:r>
    </w:p>
    <w:p w:rsidRDefault="00CB7B07" w:rsidP="00C637D1" w:rsidR="00CB7B07">
      <w:pPr>
        <w:tabs>
          <w:tab w:pos="720" w:val="left"/>
        </w:tabs>
        <w:jc w:val="both"/>
      </w:pPr>
    </w:p>
    <w:p w:rsidRDefault="00431F60" w:rsidP="00C637D1" w:rsidR="00431F60">
      <w:pPr>
        <w:tabs>
          <w:tab w:pos="720" w:val="left"/>
        </w:tabs>
        <w:jc w:val="both"/>
      </w:pPr>
    </w:p>
    <w:p w:rsidRDefault="00431F60" w:rsidP="00431F60" w:rsidR="00431F60">
      <w:pPr>
        <w:tabs>
          <w:tab w:pos="720" w:val="left"/>
        </w:tabs>
        <w:jc w:val="both"/>
      </w:pPr>
      <w:r>
        <w:tab/>
      </w:r>
      <w:r w:rsidR="00EE6C5E" w:rsidRPr="003944E4">
        <w:rPr>
          <w:b/>
        </w:rPr>
        <w:t>b)</w:t>
      </w:r>
      <w:r>
        <w:t xml:space="preserve"> Etažno vlasništvo u zgradi sagrađenoj na kč.br. 1832/60, kuća br. 33/7 i dvorište u </w:t>
      </w:r>
      <w:proofErr w:type="spellStart"/>
      <w:r>
        <w:t>Pulcu</w:t>
      </w:r>
      <w:proofErr w:type="spellEnd"/>
      <w:r>
        <w:t xml:space="preserve">, površine 588m2, upisana u </w:t>
      </w:r>
      <w:proofErr w:type="spellStart"/>
      <w:r>
        <w:t>zk.ul</w:t>
      </w:r>
      <w:proofErr w:type="spellEnd"/>
      <w:r>
        <w:t xml:space="preserve">. 5369 </w:t>
      </w:r>
      <w:proofErr w:type="spellStart"/>
      <w:r>
        <w:t>k.o</w:t>
      </w:r>
      <w:proofErr w:type="spellEnd"/>
      <w:r>
        <w:t xml:space="preserve"> </w:t>
      </w:r>
      <w:proofErr w:type="spellStart"/>
      <w:r>
        <w:t>Kozala</w:t>
      </w:r>
      <w:proofErr w:type="spellEnd"/>
      <w:r>
        <w:t>, koja se sastoji od posebnog dijela i to:</w:t>
      </w:r>
    </w:p>
    <w:p w:rsidRDefault="00431F60" w:rsidP="00C637D1" w:rsidR="00431F60">
      <w:pPr>
        <w:tabs>
          <w:tab w:pos="720" w:val="left"/>
        </w:tabs>
        <w:jc w:val="both"/>
      </w:pPr>
    </w:p>
    <w:p w:rsidRDefault="005E4F78" w:rsidP="0039079D" w:rsidR="0039079D">
      <w:pPr>
        <w:tabs>
          <w:tab w:pos="720" w:val="left"/>
        </w:tabs>
        <w:jc w:val="both"/>
      </w:pPr>
      <w:r>
        <w:t xml:space="preserve"> </w:t>
      </w:r>
      <w:r>
        <w:tab/>
        <w:t>-</w:t>
      </w:r>
      <w:r w:rsidR="0039079D">
        <w:t xml:space="preserve"> suvlasnički dio 6/100 (E-3), garaža sa spremištem br. 3 u suterenu, ukupne površine 21,80 m2 (na tlocrtu suterena označena ljubičastom bojom)</w:t>
      </w:r>
      <w:r w:rsidR="00E25A3B">
        <w:t>,</w:t>
      </w:r>
    </w:p>
    <w:p w:rsidRDefault="00E25A3B" w:rsidP="0039079D" w:rsidR="00E25A3B">
      <w:pPr>
        <w:tabs>
          <w:tab w:pos="720" w:val="left"/>
        </w:tabs>
        <w:jc w:val="both"/>
      </w:pPr>
    </w:p>
    <w:p w:rsidRDefault="00E25A3B" w:rsidP="0039079D" w:rsidR="00E25A3B">
      <w:pPr>
        <w:tabs>
          <w:tab w:pos="720" w:val="left"/>
        </w:tabs>
        <w:jc w:val="both"/>
      </w:pPr>
      <w:r>
        <w:t xml:space="preserve">u iznosu od </w:t>
      </w:r>
      <w:r w:rsidRPr="00E25A3B">
        <w:rPr>
          <w:b/>
        </w:rPr>
        <w:t>150.540,00 kn</w:t>
      </w:r>
      <w:r>
        <w:t xml:space="preserve"> (</w:t>
      </w:r>
      <w:proofErr w:type="spellStart"/>
      <w:r>
        <w:t>jednastotinapedesettisućapetstočetrdesetkuna</w:t>
      </w:r>
      <w:proofErr w:type="spellEnd"/>
      <w:r>
        <w:t>), u koju cijenu je uključen PDV.</w:t>
      </w:r>
    </w:p>
    <w:p w:rsidRDefault="00431F60" w:rsidP="00C637D1" w:rsidR="00431F60">
      <w:pPr>
        <w:tabs>
          <w:tab w:pos="720" w:val="left"/>
        </w:tabs>
        <w:jc w:val="both"/>
      </w:pPr>
    </w:p>
    <w:p w:rsidRDefault="00431F60" w:rsidP="00C637D1" w:rsidR="00431F60">
      <w:pPr>
        <w:tabs>
          <w:tab w:pos="720" w:val="left"/>
        </w:tabs>
        <w:jc w:val="both"/>
      </w:pPr>
    </w:p>
    <w:p w:rsidRDefault="00CB7B07" w:rsidP="00B44703" w:rsidR="00B44703">
      <w:pPr>
        <w:tabs>
          <w:tab w:pos="720" w:val="left"/>
        </w:tabs>
        <w:jc w:val="both"/>
      </w:pPr>
      <w:r>
        <w:tab/>
      </w:r>
      <w:r w:rsidR="006A2815">
        <w:t xml:space="preserve">c) </w:t>
      </w:r>
      <w:r w:rsidR="00B44703">
        <w:t xml:space="preserve">Na svim nekretninama navedenim u </w:t>
      </w:r>
      <w:proofErr w:type="spellStart"/>
      <w:r w:rsidR="00B44703">
        <w:t>toč</w:t>
      </w:r>
      <w:proofErr w:type="spellEnd"/>
      <w:r w:rsidR="00B44703">
        <w:t xml:space="preserve">. I </w:t>
      </w:r>
      <w:r w:rsidR="00EE6C5E">
        <w:t>a) i b)</w:t>
      </w:r>
      <w:r w:rsidR="00B44703">
        <w:t xml:space="preserve"> u zemljišnim knjigama postoji upisano založno pravo u korist </w:t>
      </w:r>
      <w:proofErr w:type="spellStart"/>
      <w:r w:rsidR="00B44703">
        <w:t>razlučnog</w:t>
      </w:r>
      <w:proofErr w:type="spellEnd"/>
      <w:r w:rsidR="00B44703">
        <w:t xml:space="preserve"> vjerovnika VOLKSBANK KARNTER SUD </w:t>
      </w:r>
      <w:proofErr w:type="spellStart"/>
      <w:r w:rsidR="00B44703">
        <w:t>E.GEN</w:t>
      </w:r>
      <w:proofErr w:type="spellEnd"/>
      <w:r w:rsidR="00B44703">
        <w:t>. HAUPTPLATZ 6, 9170 FERLACH, AUSTRIJA pod br. Z-17836/10 kao glavna hipoteka i pod br. Z-8958/12 kao sporedna hipoteka.</w:t>
      </w:r>
    </w:p>
    <w:p w:rsidRDefault="00B44703" w:rsidP="00B44703" w:rsidR="00B44703">
      <w:pPr>
        <w:tabs>
          <w:tab w:pos="720" w:val="left"/>
        </w:tabs>
        <w:jc w:val="both"/>
      </w:pPr>
      <w:r>
        <w:tab/>
      </w:r>
    </w:p>
    <w:p w:rsidRDefault="00B44703" w:rsidP="00B44703" w:rsidR="00097E3F">
      <w:pPr>
        <w:tabs>
          <w:tab w:pos="720" w:val="left"/>
        </w:tabs>
        <w:jc w:val="both"/>
      </w:pPr>
      <w:r>
        <w:tab/>
        <w:t xml:space="preserve">Na nekretnini označenoj u točki </w:t>
      </w:r>
      <w:r w:rsidR="00EE6C5E">
        <w:t>I. b)</w:t>
      </w:r>
      <w:r>
        <w:t xml:space="preserve">  u zemljišnim knjigama postoji upisano založno pravo </w:t>
      </w:r>
      <w:r w:rsidR="00097E3F">
        <w:t xml:space="preserve">u korist </w:t>
      </w:r>
      <w:proofErr w:type="spellStart"/>
      <w:r w:rsidR="00097E3F">
        <w:t>razlučnog</w:t>
      </w:r>
      <w:proofErr w:type="spellEnd"/>
      <w:r w:rsidR="00097E3F">
        <w:t xml:space="preserve"> vjerovnika RH MF Porezna uprava Rijeka upisanim pod br.</w:t>
      </w:r>
      <w:r>
        <w:t xml:space="preserve"> </w:t>
      </w:r>
      <w:r w:rsidR="00097E3F">
        <w:t>Z-17057/13 od 20.12.2013.</w:t>
      </w:r>
    </w:p>
    <w:p w:rsidRDefault="00EE6C5E" w:rsidP="00FF6B39" w:rsidR="00EE6C5E">
      <w:pPr>
        <w:tabs>
          <w:tab w:pos="720" w:val="left"/>
        </w:tabs>
        <w:jc w:val="both"/>
      </w:pPr>
    </w:p>
    <w:p w:rsidRDefault="00A31486" w:rsidP="00C637D1" w:rsidR="00A31486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Pr="00531E47">
        <w:rPr>
          <w:b/>
        </w:rPr>
        <w:t>II</w:t>
      </w:r>
      <w:r>
        <w:t xml:space="preserve"> – Prodaju nekretnina provest će Financijska agencija elektroničkom javnom dražbom.</w:t>
      </w:r>
    </w:p>
    <w:p w:rsidRDefault="001243AF" w:rsidP="00A5375B" w:rsidR="001243AF">
      <w:pPr>
        <w:tabs>
          <w:tab w:pos="720" w:val="left"/>
        </w:tabs>
        <w:jc w:val="both"/>
      </w:pPr>
    </w:p>
    <w:p w:rsidRDefault="001F48E4" w:rsidP="00A5375B" w:rsidR="00FF6B3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</w:p>
    <w:p w:rsidRDefault="005E4F78" w:rsidP="00A5375B" w:rsidR="00FF6B39">
      <w:pPr>
        <w:tabs>
          <w:tab w:pos="720" w:val="left"/>
        </w:tabs>
        <w:jc w:val="both"/>
      </w:pPr>
      <w:r>
        <w:lastRenderedPageBreak/>
        <w:tab/>
      </w:r>
      <w:r w:rsidRPr="00531E47">
        <w:rPr>
          <w:b/>
        </w:rPr>
        <w:t>III</w:t>
      </w:r>
      <w:r w:rsidR="0092082E">
        <w:t xml:space="preserve"> – Nekretnine označene</w:t>
      </w:r>
      <w:r w:rsidR="00FF6B39">
        <w:t xml:space="preserve"> u </w:t>
      </w:r>
      <w:proofErr w:type="spellStart"/>
      <w:r w:rsidR="00FF6B39">
        <w:t>toč</w:t>
      </w:r>
      <w:proofErr w:type="spellEnd"/>
      <w:r w:rsidR="00FF6B39">
        <w:t>.</w:t>
      </w:r>
      <w:r w:rsidR="005230E5">
        <w:t xml:space="preserve"> </w:t>
      </w:r>
      <w:r w:rsidR="00FF6B39">
        <w:t>I a)</w:t>
      </w:r>
      <w:r>
        <w:t xml:space="preserve"> 1</w:t>
      </w:r>
      <w:r w:rsidR="0092082E">
        <w:t xml:space="preserve"> i 2</w:t>
      </w:r>
      <w:r>
        <w:t xml:space="preserve"> ovog zaključka ne </w:t>
      </w:r>
      <w:r w:rsidR="0092082E">
        <w:t>mogu</w:t>
      </w:r>
      <w:r w:rsidR="00FF6B39">
        <w:t xml:space="preserve"> se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utvrđene vrijednosti  nekretnina, odnosno ispod iznosa </w:t>
      </w:r>
      <w:r w:rsidR="00097E3F">
        <w:t>od</w:t>
      </w:r>
      <w:r w:rsidR="0092082E">
        <w:t xml:space="preserve"> 570.613,26</w:t>
      </w:r>
      <w:r w:rsidR="00097E3F">
        <w:t xml:space="preserve"> </w:t>
      </w:r>
      <w:r>
        <w:t>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drugoj dražbi ispod ½ utvrđene vrijednosti nekretnina, odnosno ispod iznosa </w:t>
      </w:r>
      <w:r w:rsidR="00097E3F">
        <w:t xml:space="preserve">od </w:t>
      </w:r>
      <w:r w:rsidR="0092082E">
        <w:t xml:space="preserve">380.408,85 </w:t>
      </w:r>
      <w:r>
        <w:t>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trećoj dražbi ispod ¼ utvrđene vrijednosti nekretnina, odnosno ispod iznosa </w:t>
      </w:r>
      <w:r w:rsidR="00097E3F">
        <w:t xml:space="preserve">od </w:t>
      </w:r>
      <w:r w:rsidR="0092082E">
        <w:t xml:space="preserve">190.204,42 </w:t>
      </w:r>
      <w:r>
        <w:t>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</w:t>
      </w:r>
      <w:r w:rsidR="0092082E">
        <w:t>e se prodaju</w:t>
      </w:r>
      <w:r>
        <w:t xml:space="preserve"> po početnoj cijeni od 1,00 kn.</w:t>
      </w:r>
    </w:p>
    <w:p w:rsidRDefault="005230E5" w:rsidP="005230E5" w:rsidR="005230E5">
      <w:pPr>
        <w:tabs>
          <w:tab w:pos="720" w:val="left"/>
        </w:tabs>
        <w:jc w:val="both"/>
      </w:pPr>
    </w:p>
    <w:p w:rsidRDefault="0092082E" w:rsidP="005E4F78" w:rsidR="005E4F78">
      <w:pPr>
        <w:tabs>
          <w:tab w:pos="720" w:val="left"/>
        </w:tabs>
        <w:jc w:val="both"/>
      </w:pPr>
      <w:r>
        <w:t>Nekretnine označene</w:t>
      </w:r>
      <w:r w:rsidR="005E4F78">
        <w:t xml:space="preserve"> u </w:t>
      </w:r>
      <w:proofErr w:type="spellStart"/>
      <w:r w:rsidR="005E4F78">
        <w:t>toč</w:t>
      </w:r>
      <w:proofErr w:type="spellEnd"/>
      <w:r w:rsidR="005E4F78">
        <w:t xml:space="preserve">. I a) </w:t>
      </w:r>
      <w:r>
        <w:t xml:space="preserve">3 i </w:t>
      </w:r>
      <w:r w:rsidR="005E4F78">
        <w:t xml:space="preserve">4 ovog zaključka ne </w:t>
      </w:r>
      <w:r>
        <w:t>mogu</w:t>
      </w:r>
      <w:r w:rsidR="005E4F78">
        <w:t xml:space="preserve"> se prodati: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utvrđene vrijednosti  nekretnina, odnosno ispod iznosa od </w:t>
      </w:r>
      <w:r w:rsidR="0092082E">
        <w:t xml:space="preserve">544.600,83 </w:t>
      </w:r>
      <w:r>
        <w:t>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drugoj dražbi ispod ½ utvrđene vrijednosti nekretnina, odnosno ispod iznosa od </w:t>
      </w:r>
      <w:r w:rsidR="0092082E">
        <w:t xml:space="preserve">363.067,22 </w:t>
      </w:r>
      <w:r>
        <w:t>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 utvrđene vrijednosti nekretnina, odnosno ispod iznosa od</w:t>
      </w:r>
      <w:r w:rsidR="0092082E">
        <w:t xml:space="preserve">181.533,61 </w:t>
      </w:r>
      <w:r>
        <w:t>kn,</w:t>
      </w:r>
    </w:p>
    <w:p w:rsidRDefault="0092082E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nekretnine  se prodaju</w:t>
      </w:r>
      <w:r w:rsidR="005E4F78">
        <w:t xml:space="preserve"> po početnoj cijeni od 1,00 kn.</w:t>
      </w:r>
    </w:p>
    <w:p w:rsidRDefault="005E4F78" w:rsidP="005E4F78" w:rsidR="005E4F78">
      <w:pPr>
        <w:tabs>
          <w:tab w:pos="720" w:val="left"/>
        </w:tabs>
        <w:jc w:val="both"/>
      </w:pPr>
    </w:p>
    <w:p w:rsidRDefault="005E4F78" w:rsidP="005E4F78" w:rsidR="005E4F78">
      <w:pPr>
        <w:tabs>
          <w:tab w:pos="720" w:val="left"/>
        </w:tabs>
        <w:jc w:val="both"/>
      </w:pPr>
    </w:p>
    <w:p w:rsidRDefault="005E4F78" w:rsidP="005E4F78" w:rsidR="005E4F78">
      <w:pPr>
        <w:tabs>
          <w:tab w:pos="720" w:val="left"/>
        </w:tabs>
        <w:jc w:val="both"/>
      </w:pPr>
      <w:r>
        <w:t xml:space="preserve">Nekretnina označena u </w:t>
      </w:r>
      <w:proofErr w:type="spellStart"/>
      <w:r>
        <w:t>toč</w:t>
      </w:r>
      <w:proofErr w:type="spellEnd"/>
      <w:r>
        <w:t>. I a) 5 ovog zaključka ne može se prodati: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prvoj dražbi ispod ¾ utvrđene vrijednosti  nekretnina, odnosno ispod iznosa od 586.110,03 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nekretnina, odnosno ispod iznosa od 390.740,02 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 utvrđene vrijednosti nekretnina, odnosno ispod iznosa od 195.370,01 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nekretnina se prodaje po početnoj cijeni od 1,00 kn.</w:t>
      </w:r>
    </w:p>
    <w:p w:rsidRDefault="005E4F78" w:rsidP="005E4F78" w:rsidR="005E4F78">
      <w:pPr>
        <w:tabs>
          <w:tab w:pos="720" w:val="left"/>
        </w:tabs>
        <w:jc w:val="both"/>
      </w:pPr>
    </w:p>
    <w:p w:rsidRDefault="005E4F78" w:rsidP="005E4F78" w:rsidR="005E4F78">
      <w:pPr>
        <w:tabs>
          <w:tab w:pos="720" w:val="left"/>
        </w:tabs>
        <w:jc w:val="both"/>
      </w:pPr>
      <w:r>
        <w:t xml:space="preserve">Nekretnina označena u </w:t>
      </w:r>
      <w:proofErr w:type="spellStart"/>
      <w:r>
        <w:t>toč</w:t>
      </w:r>
      <w:proofErr w:type="spellEnd"/>
      <w:r>
        <w:t>. I b) ovog zaključka ne može se prodati: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utvrđene vrijednosti  nekretnina, odnosno ispod iznosa od </w:t>
      </w:r>
      <w:r w:rsidR="008B1141">
        <w:t xml:space="preserve">112.905,00 </w:t>
      </w:r>
      <w:r>
        <w:t>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drugoj dražbi ispod ½ utvrđene vrijednosti nekretnina, odnosno ispod iznosa od </w:t>
      </w:r>
      <w:r w:rsidR="008B1141">
        <w:t xml:space="preserve">75.270,00 </w:t>
      </w:r>
      <w:r>
        <w:t>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trećoj dražbi ispod ¼ utvrđene vrijednosti nekretnina, odnosno ispod iznosa od </w:t>
      </w:r>
      <w:r w:rsidR="008B1141">
        <w:t xml:space="preserve">37.635,00 </w:t>
      </w:r>
      <w:r>
        <w:t>kn,</w:t>
      </w:r>
    </w:p>
    <w:p w:rsidRDefault="005E4F78" w:rsidP="005E4F78" w:rsidR="005E4F78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nekretnina se prodaje po početnoj cijeni od 1,00 kn.</w:t>
      </w:r>
    </w:p>
    <w:p w:rsidRDefault="005E4F78" w:rsidP="005230E5" w:rsidR="005E4F78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Pr="00531E47">
        <w:rPr>
          <w:b/>
        </w:rPr>
        <w:t>IV</w:t>
      </w:r>
      <w:r>
        <w:t xml:space="preserve"> – UVJETI PRODAJE</w:t>
      </w:r>
    </w:p>
    <w:p w:rsidRDefault="00531E47" w:rsidP="00A5375B" w:rsidR="00531E47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cijena predmeta prodaje – nekretnina, od koje počinje postupak nadmetanja, utvrđena je u toč. III izreke ovog zaključka, a sukladno odredbi čl. 247 st. 5 Stečajnog zakona (NN br. 71/15</w:t>
      </w:r>
      <w:r w:rsidR="00BC3910">
        <w:t>, 104/17</w:t>
      </w:r>
      <w:r w:rsidR="00CA4EEC">
        <w:t>) i uz primjenu odredbe čl. 21 Pravilnika o načinu i postupku provedbe prodaje pokretnina i nekretnina u ovršnom postupku (NN br. 156/14).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Dražbeni korak za nekretnine koje su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</w:t>
      </w:r>
    </w:p>
    <w:p w:rsidRDefault="00107C05" w:rsidP="00A5375B" w:rsidR="00107C05">
      <w:pPr>
        <w:tabs>
          <w:tab w:pos="720" w:val="left"/>
        </w:tabs>
        <w:jc w:val="both"/>
      </w:pPr>
      <w:r>
        <w:tab/>
        <w:t>Nekretnine su oslobođene od osoba i stvari, a na istima postoje upisana r</w:t>
      </w:r>
      <w:r w:rsidR="006A2815">
        <w:t>azlučna prava navedena u toč. I c</w:t>
      </w:r>
      <w:r>
        <w:t>) koja će se brisati, nakon prodaje.</w:t>
      </w:r>
    </w:p>
    <w:p w:rsidRDefault="00E057DB" w:rsidP="00A5375B" w:rsidR="008921AF">
      <w:pPr>
        <w:tabs>
          <w:tab w:pos="720" w:val="left"/>
        </w:tabs>
        <w:jc w:val="both"/>
      </w:pPr>
      <w:r>
        <w:lastRenderedPageBreak/>
        <w:tab/>
        <w:t xml:space="preserve">Nakon prodaje brisat će se i </w:t>
      </w:r>
      <w:r w:rsidR="008921AF">
        <w:t>sljedeće zabilježbe:</w:t>
      </w:r>
    </w:p>
    <w:p w:rsidRDefault="00E057DB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rješenja ovog suda o otvaranju stečajnog postupka nad dužnikom upisana pod br. Z-</w:t>
      </w:r>
      <w:r w:rsidR="008921AF">
        <w:t xml:space="preserve">717/16 </w:t>
      </w:r>
      <w:r>
        <w:t xml:space="preserve">od </w:t>
      </w:r>
      <w:r w:rsidR="008921AF">
        <w:t>18.01</w:t>
      </w:r>
      <w:r>
        <w:t xml:space="preserve">.2016., </w:t>
      </w:r>
    </w:p>
    <w:p w:rsidRDefault="00E057DB" w:rsidP="008921AF" w:rsidR="00E057DB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 xml:space="preserve">zabilježba rješenja </w:t>
      </w:r>
      <w:r w:rsidR="008921AF">
        <w:t>Financijske agencij</w:t>
      </w:r>
      <w:r w:rsidR="00DF4F38">
        <w:t>e RC Osijek od 19.veljače 2015</w:t>
      </w:r>
      <w:r w:rsidR="008921AF">
        <w:t>. kojom je zabilježeno otvaranje postupka predstečajne nagodbe upisana pod br.Z-2735/15 od 24.02.2015.</w:t>
      </w:r>
    </w:p>
    <w:p w:rsidRDefault="008921AF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pokretanja ovršnog postupka Općinskog suda u Rijeci upisana pod br.Z-4235/15 od 25.03.2015.</w:t>
      </w:r>
    </w:p>
    <w:p w:rsidRDefault="008921AF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pokretanja ovršnog postupka radi osiguranja reda prvenstva upisana pod br.Z-4784/15 od 07.04.2015.</w:t>
      </w:r>
    </w:p>
    <w:p w:rsidRDefault="008921AF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rješenja ovog suda kojim se nastavlja prekinuti postupak ovrhe primjenom pravila o unovčenju predmeta na kojima postoji razlučno pravo upisana pod br.Z-11652/16 od 17.06.2016.</w:t>
      </w:r>
    </w:p>
    <w:p w:rsidRDefault="00107C05" w:rsidP="00A5375B" w:rsidR="00107C05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Na dražbi mogu sudjelovati ponuditelji koji prije dražbe uplate jamčevine u iznosu 10% od utvrđene vrijednosti nekretnina na poseban račun Financijske agencije,</w:t>
      </w:r>
      <w:r w:rsidR="006A2815">
        <w:t xml:space="preserve"> </w:t>
      </w:r>
      <w:r>
        <w:t>a u iznosu, roku i na način utvrđen u pozivu na sudjelovanje u elektroničkoj javnoj dražbi.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kupovninu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1F48E4">
      <w:pPr>
        <w:tabs>
          <w:tab w:pos="720" w:val="left"/>
        </w:tabs>
        <w:jc w:val="both"/>
      </w:pPr>
      <w:r>
        <w:tab/>
        <w:t>Ukoliko u tom roku kupac ne položi kupovninu, isti gubi pravo na povrat osiguranja – jamčevine, a sud će odrediti da se predmetne nekretnine dosude kupcu koji je ponudio prvu nižu cijenu prema veličini ponuđene cijene.</w:t>
      </w:r>
      <w:r>
        <w:tab/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Ponuditeljima čija ponuda ne bude prihvaćena vratit će se 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</w:r>
      <w:r w:rsidRPr="00531E47">
        <w:rPr>
          <w:b/>
        </w:rPr>
        <w:t>V</w:t>
      </w:r>
      <w:r>
        <w:t xml:space="preserve"> – Brisanje založnih prava i tereta bit će određeno posebnom odlukom suda nakon što rješenje o dosudi postane pravomoćno i nakon što kupac položi kupovninu i nekretnine mu budu predane.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</w:r>
      <w:r w:rsidRPr="006A2815">
        <w:rPr>
          <w:b/>
        </w:rPr>
        <w:t>VI</w:t>
      </w:r>
      <w:r>
        <w:t xml:space="preserve"> – Zainteresirane osobe mogu razgledati nekretnine i dokumentaciju vezanu za iste, u dogovoru sa stečajnim upraviteljem </w:t>
      </w:r>
      <w:r w:rsidR="008921AF">
        <w:t xml:space="preserve">Žarkom Timarac, dipl. </w:t>
      </w:r>
      <w:proofErr w:type="spellStart"/>
      <w:r w:rsidR="008921AF">
        <w:t>oec</w:t>
      </w:r>
      <w:proofErr w:type="spellEnd"/>
      <w:r w:rsidR="008921AF">
        <w:t xml:space="preserve"> iz Požege, </w:t>
      </w:r>
      <w:proofErr w:type="spellStart"/>
      <w:r w:rsidR="008921AF">
        <w:t>mob</w:t>
      </w:r>
      <w:proofErr w:type="spellEnd"/>
      <w:r w:rsidR="008921AF">
        <w:t xml:space="preserve">: </w:t>
      </w:r>
      <w:r w:rsidR="00F57522">
        <w:t>091/157-1359.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</w:r>
      <w:r w:rsidRPr="006A2815">
        <w:rPr>
          <w:b/>
        </w:rPr>
        <w:t>VII</w:t>
      </w:r>
      <w:r>
        <w:t xml:space="preserve"> – Ovaj zaključak objavljuje se na mrežno</w:t>
      </w:r>
      <w:r w:rsidR="008921AF">
        <w:t>j st</w:t>
      </w:r>
      <w:r w:rsidR="00456DB3">
        <w:t>r</w:t>
      </w:r>
      <w:r w:rsidR="008921AF">
        <w:t>anici e-Oglasna ploča suda.</w:t>
      </w:r>
    </w:p>
    <w:p w:rsidRDefault="006A2815" w:rsidP="005B5114" w:rsidR="006A2815">
      <w:pPr>
        <w:tabs>
          <w:tab w:pos="720" w:val="left"/>
        </w:tabs>
        <w:jc w:val="both"/>
      </w:pPr>
    </w:p>
    <w:p w:rsidRDefault="005B5114" w:rsidP="00A5375B" w:rsidR="00FF6B39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EB07BE" w:rsidP="00C637D1" w:rsidR="005B5114">
      <w:pPr>
        <w:jc w:val="both"/>
      </w:pPr>
      <w:r>
        <w:tab/>
        <w:t xml:space="preserve">Na prijedlog stečajnog </w:t>
      </w:r>
      <w:r w:rsidR="00C637D1">
        <w:t xml:space="preserve">upravitelja sud je donio </w:t>
      </w:r>
      <w:r w:rsidR="005B5114">
        <w:t xml:space="preserve">pravomoćno </w:t>
      </w:r>
      <w:r w:rsidR="00C637D1">
        <w:t xml:space="preserve">rješenje </w:t>
      </w:r>
      <w:r w:rsidR="005B5114">
        <w:t xml:space="preserve">posl.br. </w:t>
      </w:r>
      <w:r w:rsidR="006A2815">
        <w:t>1/</w:t>
      </w:r>
      <w:r w:rsidR="005B5114">
        <w:t>St-</w:t>
      </w:r>
      <w:r w:rsidR="008921AF">
        <w:t xml:space="preserve">395/2015-25 </w:t>
      </w:r>
      <w:r w:rsidR="005B5114">
        <w:t xml:space="preserve">od </w:t>
      </w:r>
      <w:r w:rsidR="008921AF">
        <w:t>14.lipnja</w:t>
      </w:r>
      <w:r w:rsidR="005B5114">
        <w:t xml:space="preserve"> 2016. o prodaji nekretnina navedenih u toč. I</w:t>
      </w:r>
      <w:r w:rsidR="00456DB3">
        <w:t xml:space="preserve"> </w:t>
      </w:r>
      <w:r w:rsidR="005B5114">
        <w:t xml:space="preserve">a) </w:t>
      </w:r>
      <w:r w:rsidR="00456DB3">
        <w:t>i b) i</w:t>
      </w:r>
      <w:r w:rsidR="005B5114">
        <w:t xml:space="preserve">zreke ovog </w:t>
      </w:r>
      <w:r w:rsidR="005B5114">
        <w:lastRenderedPageBreak/>
        <w:t>zaključka, a koje čine stečajnu masu stečajnog dužnika  i na kojima postoji pravo odvojenog namirenja, a na način da će se iste prodavati elektroničkom javnom dražbom.</w:t>
      </w:r>
    </w:p>
    <w:p w:rsidRDefault="00456DB3" w:rsidP="00C637D1" w:rsidR="00456DB3">
      <w:pPr>
        <w:jc w:val="both"/>
      </w:pPr>
    </w:p>
    <w:p w:rsidRDefault="005B5114" w:rsidP="00C637D1" w:rsidR="00354E14">
      <w:pPr>
        <w:jc w:val="both"/>
      </w:pPr>
      <w:r>
        <w:tab/>
        <w:t>Vrijednost</w:t>
      </w:r>
      <w:r w:rsidR="00E057DB">
        <w:t xml:space="preserve"> </w:t>
      </w:r>
      <w:r>
        <w:t xml:space="preserve"> nekretnina utvrđena je</w:t>
      </w:r>
      <w:r w:rsidR="008921AF">
        <w:t xml:space="preserve"> na temelju elaborata o procjeni</w:t>
      </w:r>
      <w:r w:rsidR="00F57522">
        <w:t>,</w:t>
      </w:r>
      <w:r w:rsidR="008921AF">
        <w:t xml:space="preserve"> izrađenog od strane stalnog sudskog vještaka Željka Pantelića, dipl.ing.građ. iz Kastva, kojeg </w:t>
      </w:r>
      <w:r w:rsidR="00EB07BE">
        <w:t xml:space="preserve">je prihvatio </w:t>
      </w:r>
      <w:proofErr w:type="spellStart"/>
      <w:r w:rsidR="00EB07BE">
        <w:t>razlučni</w:t>
      </w:r>
      <w:proofErr w:type="spellEnd"/>
      <w:r w:rsidR="00EB07BE">
        <w:t xml:space="preserve"> vjerovnik</w:t>
      </w:r>
      <w:r w:rsidR="00354E14">
        <w:t xml:space="preserve">, dok je početna cijena nekretnina od koje počinje postupak nadmetanja određena na temelju odredbe čl. 247 st. 5 Stečajnog zakona (NN br. 71/15, </w:t>
      </w:r>
      <w:r w:rsidR="00456DB3">
        <w:t xml:space="preserve">104/17, </w:t>
      </w:r>
      <w:r w:rsidR="00354E14">
        <w:t>dalje SZ) i uz primjenu odredbe čl. 21 Pravilnika o načinu i postupku provedbe prodaje pokretnina i nekretnina u ovršnom postupku (NN br. 156/14).</w:t>
      </w:r>
    </w:p>
    <w:p w:rsidRDefault="00456DB3" w:rsidP="00C637D1" w:rsidR="00456DB3">
      <w:pPr>
        <w:jc w:val="both"/>
      </w:pP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93/14) odlučeno kao u izreci zaključka.</w:t>
      </w:r>
    </w:p>
    <w:p w:rsidRDefault="005B5114" w:rsidP="00C637D1" w:rsidR="005B5114">
      <w:pPr>
        <w:jc w:val="both"/>
      </w:pPr>
    </w:p>
    <w:p w:rsidRDefault="00EB07BE" w:rsidP="00C637D1" w:rsidR="00C637D1">
      <w:pPr>
        <w:jc w:val="both"/>
      </w:pPr>
      <w:r>
        <w:tab/>
      </w:r>
      <w:r>
        <w:tab/>
      </w:r>
      <w:r>
        <w:tab/>
        <w:t xml:space="preserve">                  U Slavonskom</w:t>
      </w:r>
      <w:r w:rsidR="00C637D1">
        <w:t xml:space="preserve"> Brodu, </w:t>
      </w:r>
      <w:r>
        <w:t>27. srpnja 2018.</w:t>
      </w:r>
    </w:p>
    <w:p w:rsidRDefault="006A2815" w:rsidP="00C637D1" w:rsidR="006A2815">
      <w:pPr>
        <w:jc w:val="both"/>
      </w:pPr>
    </w:p>
    <w:p w:rsidRDefault="00EB07BE" w:rsidP="00C637D1" w:rsidR="00EB07B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</w:t>
      </w:r>
      <w:r w:rsidR="00EB07BE">
        <w:t xml:space="preserve">                      </w:t>
      </w:r>
      <w:r>
        <w:t xml:space="preserve">   </w:t>
      </w:r>
      <w:r w:rsidR="00EB07BE">
        <w:t>STEČAJNA SUTKINJA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C637D1" w:rsidP="00C637D1" w:rsidR="00C637D1"/>
    <w:p w:rsidRDefault="00C637D1" w:rsidP="00C637D1" w:rsidR="00C637D1">
      <w:pPr>
        <w:jc w:val="both"/>
      </w:pPr>
      <w:r>
        <w:t xml:space="preserve">Dostaviti putem </w:t>
      </w:r>
      <w:r w:rsidR="00354E14">
        <w:t>mrežne st</w:t>
      </w:r>
      <w:r w:rsidR="00EB07BE">
        <w:t>r</w:t>
      </w:r>
      <w:r w:rsidR="00354E14">
        <w:t>anice e-O</w:t>
      </w:r>
      <w:r>
        <w:t>glasne ploče</w:t>
      </w:r>
      <w:r w:rsidR="00F57522">
        <w:t>: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354E14" w:rsidP="00C637D1" w:rsidR="00354E14">
      <w:pPr>
        <w:jc w:val="both"/>
      </w:pPr>
      <w:r>
        <w:t>2.razlučni vjerovnici</w:t>
      </w:r>
    </w:p>
    <w:p w:rsidRDefault="00354E14" w:rsidP="00C637D1" w:rsidR="00354E14">
      <w:pPr>
        <w:jc w:val="both"/>
      </w:pPr>
      <w:r>
        <w:t xml:space="preserve"> - </w:t>
      </w:r>
      <w:r w:rsidR="008921AF">
        <w:t>Volksbank po pun. Sandri Ivić, odvj. u Rijeci, Stara vrata 8</w:t>
      </w:r>
    </w:p>
    <w:p w:rsidRDefault="00354E14" w:rsidP="00C637D1" w:rsidR="00354E14">
      <w:pPr>
        <w:jc w:val="both"/>
      </w:pPr>
      <w:r>
        <w:t>-RH MF PU, putem ŽDO Građ.upr.odjel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F114B8" w:rsidP="00C637D1" w:rsidR="00354E14">
      <w:pPr>
        <w:jc w:val="both"/>
      </w:pPr>
      <w:r>
        <w:t>o određivanju prodaje</w:t>
      </w:r>
      <w:r w:rsidR="00354E14">
        <w:t xml:space="preserve">, te </w:t>
      </w:r>
      <w:proofErr w:type="spellStart"/>
      <w:r w:rsidR="00354E14">
        <w:t>zk</w:t>
      </w:r>
      <w:proofErr w:type="spellEnd"/>
      <w:r w:rsidR="006A2815">
        <w:t xml:space="preserve"> </w:t>
      </w:r>
      <w:proofErr w:type="spellStart"/>
      <w:r w:rsidR="00354E14">
        <w:t>izva</w:t>
      </w:r>
      <w:r w:rsidR="006A2815">
        <w:t>tcima</w:t>
      </w:r>
      <w:proofErr w:type="spellEnd"/>
      <w:r w:rsidR="00354E14">
        <w:t xml:space="preserve">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AF" w:rsidP="00DD2EB2" w:rsidR="00694EAF">
      <w:r>
        <w:separator/>
      </w:r>
    </w:p>
  </w:endnote>
  <w:endnote w:id="0" w:type="continuationSeparator">
    <w:p w:rsidRDefault="00694EAF" w:rsidP="00DD2EB2" w:rsidR="0069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AF" w:rsidP="00DD2EB2" w:rsidR="00694EAF">
      <w:r>
        <w:separator/>
      </w:r>
    </w:p>
  </w:footnote>
  <w:footnote w:id="0" w:type="continuationSeparator">
    <w:p w:rsidRDefault="00694EAF" w:rsidP="00DD2EB2" w:rsidR="00694EA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97E3F"/>
    <w:rsid w:val="000A6851"/>
    <w:rsid w:val="00107C05"/>
    <w:rsid w:val="001243AF"/>
    <w:rsid w:val="001A5CCA"/>
    <w:rsid w:val="001B0E03"/>
    <w:rsid w:val="001F48E4"/>
    <w:rsid w:val="001F69A3"/>
    <w:rsid w:val="00204BC4"/>
    <w:rsid w:val="002335AC"/>
    <w:rsid w:val="00260EAC"/>
    <w:rsid w:val="00265B46"/>
    <w:rsid w:val="00293E7E"/>
    <w:rsid w:val="002E292F"/>
    <w:rsid w:val="002E5B95"/>
    <w:rsid w:val="0033021C"/>
    <w:rsid w:val="00354E14"/>
    <w:rsid w:val="0039079D"/>
    <w:rsid w:val="003944E4"/>
    <w:rsid w:val="003C237A"/>
    <w:rsid w:val="003C41E5"/>
    <w:rsid w:val="003D76E9"/>
    <w:rsid w:val="003D7D66"/>
    <w:rsid w:val="003E4D51"/>
    <w:rsid w:val="0041109F"/>
    <w:rsid w:val="00413859"/>
    <w:rsid w:val="00431F60"/>
    <w:rsid w:val="00456DB3"/>
    <w:rsid w:val="00492218"/>
    <w:rsid w:val="004D2983"/>
    <w:rsid w:val="005230E5"/>
    <w:rsid w:val="00531E47"/>
    <w:rsid w:val="00545BB5"/>
    <w:rsid w:val="00590EC7"/>
    <w:rsid w:val="005B5114"/>
    <w:rsid w:val="005B77E1"/>
    <w:rsid w:val="005C752E"/>
    <w:rsid w:val="005E4F78"/>
    <w:rsid w:val="005E511D"/>
    <w:rsid w:val="005F7345"/>
    <w:rsid w:val="006021F6"/>
    <w:rsid w:val="006065F9"/>
    <w:rsid w:val="006211B2"/>
    <w:rsid w:val="00630950"/>
    <w:rsid w:val="00694EAF"/>
    <w:rsid w:val="006A1695"/>
    <w:rsid w:val="006A2815"/>
    <w:rsid w:val="006C46BA"/>
    <w:rsid w:val="00700C60"/>
    <w:rsid w:val="00705176"/>
    <w:rsid w:val="007373D5"/>
    <w:rsid w:val="007405EF"/>
    <w:rsid w:val="00765BAC"/>
    <w:rsid w:val="0078726A"/>
    <w:rsid w:val="00796E07"/>
    <w:rsid w:val="007A5190"/>
    <w:rsid w:val="007C52DC"/>
    <w:rsid w:val="007E2BEE"/>
    <w:rsid w:val="00805BC9"/>
    <w:rsid w:val="008921AF"/>
    <w:rsid w:val="008B1141"/>
    <w:rsid w:val="008E5F6E"/>
    <w:rsid w:val="0092082E"/>
    <w:rsid w:val="00940E27"/>
    <w:rsid w:val="00941306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31991"/>
    <w:rsid w:val="00A52BE4"/>
    <w:rsid w:val="00A5375B"/>
    <w:rsid w:val="00A65335"/>
    <w:rsid w:val="00A73B31"/>
    <w:rsid w:val="00A7622D"/>
    <w:rsid w:val="00AA456F"/>
    <w:rsid w:val="00AB0294"/>
    <w:rsid w:val="00AB37DB"/>
    <w:rsid w:val="00AF6909"/>
    <w:rsid w:val="00B01357"/>
    <w:rsid w:val="00B44703"/>
    <w:rsid w:val="00B741D4"/>
    <w:rsid w:val="00B75EB4"/>
    <w:rsid w:val="00BC3910"/>
    <w:rsid w:val="00C637D1"/>
    <w:rsid w:val="00C74176"/>
    <w:rsid w:val="00CA0D89"/>
    <w:rsid w:val="00CA1CEE"/>
    <w:rsid w:val="00CA4EA7"/>
    <w:rsid w:val="00CA4EEC"/>
    <w:rsid w:val="00CB7B07"/>
    <w:rsid w:val="00D44392"/>
    <w:rsid w:val="00D60FEF"/>
    <w:rsid w:val="00DD2EB2"/>
    <w:rsid w:val="00DD3EBE"/>
    <w:rsid w:val="00DE131C"/>
    <w:rsid w:val="00DF4F38"/>
    <w:rsid w:val="00E057DB"/>
    <w:rsid w:val="00E25A3B"/>
    <w:rsid w:val="00EB07BE"/>
    <w:rsid w:val="00EC78A5"/>
    <w:rsid w:val="00EE6C5E"/>
    <w:rsid w:val="00F00E83"/>
    <w:rsid w:val="00F114B8"/>
    <w:rsid w:val="00F150C2"/>
    <w:rsid w:val="00F5641F"/>
    <w:rsid w:val="00F57522"/>
    <w:rsid w:val="00F732B8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  <w:style w:styleId="Zaglavlje" w:type="paragraph">
    <w:name w:val="header"/>
    <w:basedOn w:val="Normal"/>
    <w:link w:val="ZaglavljeChar"/>
    <w:rsid w:val="00DD2E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2EB2"/>
    <w:rPr>
      <w:sz w:val="24"/>
      <w:szCs w:val="24"/>
    </w:rPr>
  </w:style>
  <w:style w:styleId="Podnoje" w:type="paragraph">
    <w:name w:val="footer"/>
    <w:basedOn w:val="Normal"/>
    <w:link w:val="PodnojeChar"/>
    <w:rsid w:val="00DD2E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D2EB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  <w:style w:styleId="Zaglavlje" w:type="paragraph">
    <w:name w:val="header"/>
    <w:basedOn w:val="Normal"/>
    <w:link w:val="ZaglavljeChar"/>
    <w:rsid w:val="00DD2E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2EB2"/>
    <w:rPr>
      <w:sz w:val="24"/>
      <w:szCs w:val="24"/>
    </w:rPr>
  </w:style>
  <w:style w:styleId="Podnoje" w:type="paragraph">
    <w:name w:val="footer"/>
    <w:basedOn w:val="Normal"/>
    <w:link w:val="PodnojeChar"/>
    <w:rsid w:val="00DD2E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2E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B05D5-1B56-40DD-9969-076A7915E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1568</properties:Words>
  <properties:Characters>8772</properties:Characters>
  <properties:Lines>226</properties:Lines>
  <properties:Paragraphs>87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2018-07-27T07:15:00Z</dcterms:created>
  <dc:creator>marija jankovic</dc:creator>
  <cp:lastModifiedBy>wsadmin</cp:lastModifiedBy>
  <cp:lastPrinted>2018-07-27T08:00:00Z</cp:lastPrinted>
  <dcterms:modified xmlns:xsi="http://www.w3.org/2001/XMLSchema-instance" xsi:type="dcterms:W3CDTF">2018-07-27T11:37:00Z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