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57f4" w14:paraId="3e057f4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9B1436">
        <w:t>4164</w:t>
      </w:r>
      <w:r w:rsidR="00EF4EF2">
        <w:t>/1</w:t>
      </w:r>
      <w:r>
        <w:t>6</w:t>
      </w:r>
      <w:r w:rsidR="00EF4EF2">
        <w:t>-</w:t>
      </w:r>
      <w:r w:rsidR="009B1436">
        <w:t>12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9B1436">
        <w:t xml:space="preserve">KOMAR MARKETING d.o.o. za marketing, trgovinu i usluge, OIB 40728079980, </w:t>
      </w:r>
      <w:proofErr w:type="spellStart"/>
      <w:r w:rsidR="009B1436">
        <w:t>Bestovje</w:t>
      </w:r>
      <w:proofErr w:type="spellEnd"/>
      <w:r w:rsidR="009B1436">
        <w:t xml:space="preserve"> (Grad Sveta </w:t>
      </w:r>
      <w:proofErr w:type="spellStart"/>
      <w:r w:rsidR="009B1436">
        <w:t>Nedelja</w:t>
      </w:r>
      <w:proofErr w:type="spellEnd"/>
      <w:r w:rsidR="009B1436">
        <w:t>), Kumrovečka 14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3F3E45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9B1436">
        <w:t xml:space="preserve">KOMAR MARKETING d.o.o. za marketing, trgovinu i usluge, OIB 40728079980, </w:t>
      </w:r>
      <w:proofErr w:type="spellStart"/>
      <w:r w:rsidR="009B1436">
        <w:t>Bestovje</w:t>
      </w:r>
      <w:proofErr w:type="spellEnd"/>
      <w:r w:rsidR="009B1436">
        <w:t xml:space="preserve"> (Grad Sveta </w:t>
      </w:r>
      <w:proofErr w:type="spellStart"/>
      <w:r w:rsidR="009B1436">
        <w:t>Nedelja</w:t>
      </w:r>
      <w:proofErr w:type="spellEnd"/>
      <w:r w:rsidR="009B1436">
        <w:t>), Kumrovečka 14</w:t>
      </w:r>
      <w:r w:rsidRPr="009D7E43">
        <w:t xml:space="preserve">, određuje se  za </w:t>
      </w:r>
      <w:r w:rsidRPr="003F3E45">
        <w:t>dan:</w:t>
      </w:r>
    </w:p>
    <w:p w:rsidRDefault="00EF4EF2" w:rsidP="00EF4EF2" w:rsidR="00EF4EF2" w:rsidRPr="003F3E45"/>
    <w:p w:rsidRDefault="009B1436" w:rsidP="00EF4EF2" w:rsidR="00EF4EF2" w:rsidRPr="003F3E45">
      <w:pPr>
        <w:jc w:val="both"/>
      </w:pPr>
      <w:r>
        <w:rPr>
          <w:u w:val="single"/>
        </w:rPr>
        <w:t>11</w:t>
      </w:r>
      <w:r w:rsidR="00EF4EF2" w:rsidRPr="003F3E45">
        <w:rPr>
          <w:u w:val="single"/>
        </w:rPr>
        <w:t xml:space="preserve">. </w:t>
      </w:r>
      <w:r>
        <w:rPr>
          <w:u w:val="single"/>
        </w:rPr>
        <w:t>srpnja</w:t>
      </w:r>
      <w:r w:rsidR="00EF4EF2" w:rsidRPr="003F3E45">
        <w:rPr>
          <w:u w:val="single"/>
        </w:rPr>
        <w:t xml:space="preserve"> 201</w:t>
      </w:r>
      <w:r w:rsidR="006C4388" w:rsidRPr="003F3E45">
        <w:rPr>
          <w:u w:val="single"/>
        </w:rPr>
        <w:t>8</w:t>
      </w:r>
      <w:r w:rsidR="00EF4EF2" w:rsidRPr="003F3E45">
        <w:rPr>
          <w:u w:val="single"/>
        </w:rPr>
        <w:t>. u 1</w:t>
      </w:r>
      <w:r>
        <w:rPr>
          <w:u w:val="single"/>
        </w:rPr>
        <w:t>0</w:t>
      </w:r>
      <w:r w:rsidR="00EF4EF2" w:rsidRPr="003F3E45">
        <w:rPr>
          <w:u w:val="single"/>
        </w:rPr>
        <w:t>.</w:t>
      </w:r>
      <w:r>
        <w:rPr>
          <w:u w:val="single"/>
        </w:rPr>
        <w:t>15</w:t>
      </w:r>
      <w:r w:rsidR="00EF4EF2" w:rsidRPr="003F3E45">
        <w:rPr>
          <w:u w:val="single"/>
        </w:rPr>
        <w:t xml:space="preserve"> sati</w:t>
      </w:r>
      <w:r w:rsidR="00EF4EF2" w:rsidRPr="003F3E45">
        <w:t xml:space="preserve"> u zgradi Trgovačkog suda Za</w:t>
      </w:r>
      <w:r>
        <w:t>greb, Petrinjska 8, soba broj 89</w:t>
      </w:r>
      <w:r w:rsidR="00EF4EF2" w:rsidRPr="003F3E45">
        <w:t xml:space="preserve">/II </w:t>
      </w:r>
      <w:r w:rsidR="00945D54" w:rsidRPr="003F3E45">
        <w:t>(</w:t>
      </w:r>
      <w:r w:rsidR="00B37F5B" w:rsidRPr="003F3E45">
        <w:t>ulična zgrada</w:t>
      </w:r>
      <w:r w:rsidR="00945D54" w:rsidRPr="003F3E45">
        <w:t xml:space="preserve">) </w:t>
      </w:r>
      <w:r w:rsidR="00EF4EF2" w:rsidRPr="003F3E45">
        <w:t>na koje se pozivaju dužnik i svi vjerovnici.</w:t>
      </w:r>
    </w:p>
    <w:p w:rsidRDefault="00EF4EF2" w:rsidP="00EF4EF2" w:rsidR="00EF4EF2" w:rsidRPr="003F3E45">
      <w:pPr>
        <w:jc w:val="both"/>
      </w:pPr>
      <w:r w:rsidRPr="003F3E45">
        <w:t xml:space="preserve"> </w:t>
      </w:r>
    </w:p>
    <w:p w:rsidRDefault="00EF4EF2" w:rsidP="00EF4EF2" w:rsidR="00EF4EF2" w:rsidRPr="003F3E45">
      <w:pPr>
        <w:jc w:val="both"/>
      </w:pPr>
      <w:r w:rsidRPr="003F3E45">
        <w:t xml:space="preserve">Uvid u nacrt prijedloga </w:t>
      </w:r>
      <w:proofErr w:type="spellStart"/>
      <w:r w:rsidRPr="003F3E45">
        <w:t>predstečajne</w:t>
      </w:r>
      <w:proofErr w:type="spellEnd"/>
      <w:r w:rsidRPr="003F3E45">
        <w:t xml:space="preserve"> nagodbe može se izvršiti u Trgovač</w:t>
      </w:r>
      <w:r w:rsidR="006C4388" w:rsidRPr="003F3E45">
        <w:t>kom sudu u Zagrebu, soba broj 89</w:t>
      </w:r>
      <w:r w:rsidRPr="003F3E45">
        <w:t>/II (ulična zgrada).</w:t>
      </w:r>
    </w:p>
    <w:p w:rsidRDefault="00EF4EF2" w:rsidP="00EF4EF2" w:rsidR="00EF4EF2" w:rsidRPr="003F3E45">
      <w:pPr>
        <w:jc w:val="both"/>
      </w:pPr>
    </w:p>
    <w:p w:rsidRDefault="00EF4EF2" w:rsidP="00EF4EF2" w:rsidR="00EF4EF2" w:rsidRPr="003F3E45">
      <w:pPr>
        <w:jc w:val="both"/>
      </w:pPr>
      <w:r w:rsidRPr="003F3E45">
        <w:t xml:space="preserve">Poziva se Financijska agencija oglasiti poziv za navedeno ročište najkasnije do </w:t>
      </w:r>
      <w:r w:rsidR="009B1436">
        <w:t>2</w:t>
      </w:r>
      <w:r w:rsidRPr="003F3E45">
        <w:t xml:space="preserve">. </w:t>
      </w:r>
      <w:r w:rsidR="009B1436">
        <w:t>srpnja</w:t>
      </w:r>
      <w:r w:rsidRPr="003F3E45">
        <w:t xml:space="preserve"> 201</w:t>
      </w:r>
      <w:r w:rsidR="006C4388" w:rsidRPr="003F3E45">
        <w:t>8</w:t>
      </w:r>
      <w:r w:rsidRPr="003F3E45">
        <w:t>.</w:t>
      </w:r>
    </w:p>
    <w:p w:rsidRDefault="005F2603" w:rsidP="005F2603" w:rsidR="005F2603" w:rsidRPr="003F3E45"/>
    <w:p w:rsidRDefault="008A03E9" w:rsidP="008A03E9" w:rsidR="005F2603" w:rsidRPr="003F3E45">
      <w:pPr>
        <w:jc w:val="center"/>
      </w:pPr>
      <w:r w:rsidRPr="003F3E45">
        <w:t xml:space="preserve">U </w:t>
      </w:r>
      <w:r w:rsidR="005F2603" w:rsidRPr="003F3E45">
        <w:t>Zagreb</w:t>
      </w:r>
      <w:r w:rsidRPr="003F3E45">
        <w:t>u</w:t>
      </w:r>
      <w:r w:rsidR="005F2603" w:rsidRPr="003F3E45">
        <w:t xml:space="preserve"> </w:t>
      </w:r>
      <w:r w:rsidR="009B1436">
        <w:t>30</w:t>
      </w:r>
      <w:r w:rsidR="00EF4EF2" w:rsidRPr="003F3E45">
        <w:t xml:space="preserve">. </w:t>
      </w:r>
      <w:r w:rsidR="009B1436">
        <w:t>svibnja</w:t>
      </w:r>
      <w:r w:rsidR="00A818FB" w:rsidRPr="003F3E45">
        <w:t xml:space="preserve"> 201</w:t>
      </w:r>
      <w:r w:rsidR="006C4388" w:rsidRPr="003F3E45">
        <w:t>8</w:t>
      </w:r>
      <w:r w:rsidR="005F2603" w:rsidRPr="003F3E45">
        <w:t>.</w:t>
      </w:r>
    </w:p>
    <w:p w:rsidRDefault="00EF4EF2" w:rsidP="008A03E9" w:rsidR="00EF4EF2" w:rsidRPr="003F3E45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886CA1">
        <w:t>, v.r.</w:t>
      </w:r>
    </w:p>
    <w:p w:rsidRDefault="006D394B" w:rsidR="006D394B"/>
    <w:p w:rsidRDefault="006D394B" w:rsidR="006D394B"/>
    <w:p w:rsidRDefault="00886CA1" w:rsidP="007B64C7" w:rsidR="00886CA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86CA1" w:rsidP="007B64C7" w:rsidR="00886CA1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3F3E45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C4388"/>
    <w:rsid w:val="006D394B"/>
    <w:rsid w:val="006E529B"/>
    <w:rsid w:val="00701AA3"/>
    <w:rsid w:val="007B73CC"/>
    <w:rsid w:val="00863D1B"/>
    <w:rsid w:val="00871B08"/>
    <w:rsid w:val="00886CA1"/>
    <w:rsid w:val="008A03E9"/>
    <w:rsid w:val="008D7D0E"/>
    <w:rsid w:val="00915378"/>
    <w:rsid w:val="009277EA"/>
    <w:rsid w:val="00945D54"/>
    <w:rsid w:val="00950D13"/>
    <w:rsid w:val="009A7443"/>
    <w:rsid w:val="009B1436"/>
    <w:rsid w:val="009C4A88"/>
    <w:rsid w:val="009F31BC"/>
    <w:rsid w:val="00A06284"/>
    <w:rsid w:val="00A145DB"/>
    <w:rsid w:val="00A67685"/>
    <w:rsid w:val="00A818FB"/>
    <w:rsid w:val="00A915EB"/>
    <w:rsid w:val="00AC39C0"/>
    <w:rsid w:val="00B1338F"/>
    <w:rsid w:val="00B22F77"/>
    <w:rsid w:val="00B37F5B"/>
    <w:rsid w:val="00C35596"/>
    <w:rsid w:val="00C87019"/>
    <w:rsid w:val="00D11F4F"/>
    <w:rsid w:val="00D9026C"/>
    <w:rsid w:val="00E2706B"/>
    <w:rsid w:val="00E7110F"/>
    <w:rsid w:val="00EB6079"/>
    <w:rsid w:val="00EE6566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4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4164</izvorni_sadrzaj>
    <derivirana_varijabla naziv="DomainObject.Predmet.Broj_1">4164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St-4164/2016</izvorni_sadrzaj>
    <derivirana_varijabla naziv="DomainObject.Predmet.OznakaBroj_1">St-4164/2016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KOMAR MARKETING d.o.o.</izvorni_sadrzaj>
    <derivirana_varijabla naziv="DomainObject.Predmet.ProtustrankaFormated_1">  KOMAR MARKETING d.o.o.</derivirana_varijabla>
  </DomainObject.Predmet.ProtustrankaFormated>
  <DomainObject.Predmet.ProtustrankaFormatedOIB>
    <izvorni_sadrzaj>  KOMAR MARKETING d.o.o., OIB 40728079980</izvorni_sadrzaj>
    <derivirana_varijabla naziv="DomainObject.Predmet.ProtustrankaFormatedOIB_1">  KOMAR MARKETING d.o.o., OIB 40728079980</derivirana_varijabla>
  </DomainObject.Predmet.ProtustrankaFormatedOIB>
  <DomainObject.Predmet.ProtustrankaFormatedWithAdress>
    <izvorni_sadrzaj> KOMAR MARKETING d.o.o., Kumrovečka 14, 10437 Bestovje</izvorni_sadrzaj>
    <derivirana_varijabla naziv="DomainObject.Predmet.ProtustrankaFormatedWithAdress_1"> KOMAR MARKETING d.o.o., Kumrovečka 14, 10437 Bestovje</derivirana_varijabla>
  </DomainObject.Predmet.ProtustrankaFormatedWithAdress>
  <DomainObject.Predmet.ProtustrankaFormatedWithAdressOIB>
    <izvorni_sadrzaj> KOMAR MARKETING d.o.o., OIB 40728079980, Kumrovečka 14, 10437 Bestovje</izvorni_sadrzaj>
    <derivirana_varijabla naziv="DomainObject.Predmet.ProtustrankaFormatedWithAdressOIB_1"> KOMAR MARKETING d.o.o., OIB 40728079980, Kumrovečka 14, 10437 Bestovje</derivirana_varijabla>
  </DomainObject.Predmet.ProtustrankaFormatedWithAdressOIB>
  <DomainObject.Predmet.ProtustrankaWithAdress>
    <izvorni_sadrzaj>KOMAR MARKETING d.o.o. Kumrovečka 14, 10437 Bestovje</izvorni_sadrzaj>
    <derivirana_varijabla naziv="DomainObject.Predmet.ProtustrankaWithAdress_1">KOMAR MARKETING d.o.o. Kumrovečka 14, 10437 Bestovje</derivirana_varijabla>
  </DomainObject.Predmet.ProtustrankaWithAdress>
  <DomainObject.Predmet.ProtustrankaWithAdressOIB>
    <izvorni_sadrzaj>KOMAR MARKETING d.o.o., OIB 40728079980, Kumrovečka 14, 10437 Bestovje</izvorni_sadrzaj>
    <derivirana_varijabla naziv="DomainObject.Predmet.ProtustrankaWithAdressOIB_1">KOMAR MARKETING d.o.o., OIB 40728079980, Kumrovečka 14, 10437 Bestovje</derivirana_varijabla>
  </DomainObject.Predmet.ProtustrankaWithAdressOIB>
  <DomainObject.Predmet.ProtustrankaNazivFormated>
    <izvorni_sadrzaj>KOMAR MARKETING d.o.o.</izvorni_sadrzaj>
    <derivirana_varijabla naziv="DomainObject.Predmet.ProtustrankaNazivFormated_1">KOMAR MARKETING d.o.o.</derivirana_varijabla>
  </DomainObject.Predmet.ProtustrankaNazivFormated>
  <DomainObject.Predmet.ProtustrankaNazivFormatedOIB>
    <izvorni_sadrzaj>KOMAR MARKETING d.o.o., OIB 40728079980</izvorni_sadrzaj>
    <derivirana_varijabla naziv="DomainObject.Predmet.ProtustrankaNazivFormatedOIB_1">KOMAR MARKETING d.o.o., OIB 40728079980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KOMAR MARKETING d.o.o.</izvorni_sadrzaj>
    <derivirana_varijabla naziv="DomainObject.Predmet.StrankaFormated_1">  KOMAR MARKETING d.o.o.</derivirana_varijabla>
  </DomainObject.Predmet.StrankaFormated>
  <DomainObject.Predmet.StrankaFormatedOIB>
    <izvorni_sadrzaj>  KOMAR MARKETING d.o.o., OIB 40728079980</izvorni_sadrzaj>
    <derivirana_varijabla naziv="DomainObject.Predmet.StrankaFormatedOIB_1">  KOMAR MARKETING d.o.o., OIB 40728079980</derivirana_varijabla>
  </DomainObject.Predmet.StrankaFormatedOIB>
  <DomainObject.Predmet.StrankaFormatedWithAdress>
    <izvorni_sadrzaj> KOMAR MARKETING d.o.o., Kumrovečka 14, 10437 Bestovje</izvorni_sadrzaj>
    <derivirana_varijabla naziv="DomainObject.Predmet.StrankaFormatedWithAdress_1"> KOMAR MARKETING d.o.o., Kumrovečka 14, 10437 Bestovje</derivirana_varijabla>
  </DomainObject.Predmet.StrankaFormatedWithAdress>
  <DomainObject.Predmet.StrankaFormatedWithAdressOIB>
    <izvorni_sadrzaj> KOMAR MARKETING d.o.o., OIB 40728079980, Kumrovečka 14, 10437 Bestovje</izvorni_sadrzaj>
    <derivirana_varijabla naziv="DomainObject.Predmet.StrankaFormatedWithAdressOIB_1"> KOMAR MARKETING d.o.o., OIB 40728079980, Kumrovečka 14, 10437 Bestovje</derivirana_varijabla>
  </DomainObject.Predmet.StrankaFormatedWithAdressOIB>
  <DomainObject.Predmet.StrankaWithAdress>
    <izvorni_sadrzaj>KOMAR MARKETING d.o.o. Kumrovečka 14,10437 Bestovje</izvorni_sadrzaj>
    <derivirana_varijabla naziv="DomainObject.Predmet.StrankaWithAdress_1">KOMAR MARKETING d.o.o. Kumrovečka 14,10437 Bestovje</derivirana_varijabla>
  </DomainObject.Predmet.StrankaWithAdress>
  <DomainObject.Predmet.StrankaWithAdressOIB>
    <izvorni_sadrzaj>KOMAR MARKETING d.o.o., OIB 40728079980, Kumrovečka 14,10437 Bestovje</izvorni_sadrzaj>
    <derivirana_varijabla naziv="DomainObject.Predmet.StrankaWithAdressOIB_1">KOMAR MARKETING d.o.o., OIB 40728079980, Kumrovečka 14,10437 Bestovje</derivirana_varijabla>
  </DomainObject.Predmet.StrankaWithAdressOIB>
  <DomainObject.Predmet.StrankaNazivFormated>
    <izvorni_sadrzaj>KOMAR MARKETING d.o.o.</izvorni_sadrzaj>
    <derivirana_varijabla naziv="DomainObject.Predmet.StrankaNazivFormated_1">KOMAR MARKETING d.o.o.</derivirana_varijabla>
  </DomainObject.Predmet.StrankaNazivFormated>
  <DomainObject.Predmet.StrankaNazivFormatedOIB>
    <izvorni_sadrzaj>KOMAR MARKETING d.o.o., OIB 40728079980</izvorni_sadrzaj>
    <derivirana_varijabla naziv="DomainObject.Predmet.StrankaNazivFormatedOIB_1">KOMAR MARKETING d.o.o., OIB 40728079980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KOMAR MARKETING d.o.o.</item>
    </izvorni_sadrzaj>
    <derivirana_varijabla naziv="DomainObject.Predmet.StrankaListFormated_1">
      <item>KOMAR MARKETING d.o.o.</item>
    </derivirana_varijabla>
  </DomainObject.Predmet.StrankaListFormated>
  <DomainObject.Predmet.StrankaListFormatedOIB>
    <izvorni_sadrzaj>
      <item>KOMAR MARKETING d.o.o., OIB 40728079980</item>
    </izvorni_sadrzaj>
    <derivirana_varijabla naziv="DomainObject.Predmet.StrankaListFormatedOIB_1">
      <item>KOMAR MARKETING d.o.o., OIB 40728079980</item>
    </derivirana_varijabla>
  </DomainObject.Predmet.StrankaListFormatedOIB>
  <DomainObject.Predmet.StrankaListFormatedWithAdress>
    <izvorni_sadrzaj>
      <item>KOMAR MARKETING d.o.o., Kumrovečka 14, 10437 Bestovje</item>
    </izvorni_sadrzaj>
    <derivirana_varijabla naziv="DomainObject.Predmet.StrankaListFormatedWithAdress_1">
      <item>KOMAR MARKETING d.o.o., Kumrovečka 14, 10437 Bestovje</item>
    </derivirana_varijabla>
  </DomainObject.Predmet.StrankaListFormatedWithAdress>
  <DomainObject.Predmet.StrankaListFormatedWithAdressOIB>
    <izvorni_sadrzaj>
      <item>KOMAR MARKETING d.o.o., OIB 40728079980, Kumrovečka 14, 10437 Bestovje</item>
    </izvorni_sadrzaj>
    <derivirana_varijabla naziv="DomainObject.Predmet.StrankaListFormatedWithAdressOIB_1">
      <item>KOMAR MARKETING d.o.o., OIB 40728079980, Kumrovečka 14, 10437 Bestovje</item>
    </derivirana_varijabla>
  </DomainObject.Predmet.StrankaListFormatedWithAdressOIB>
  <DomainObject.Predmet.StrankaListNazivFormated>
    <izvorni_sadrzaj>
      <item>KOMAR MARKETING d.o.o.</item>
    </izvorni_sadrzaj>
    <derivirana_varijabla naziv="DomainObject.Predmet.StrankaListNazivFormated_1">
      <item>KOMAR MARKETING d.o.o.</item>
    </derivirana_varijabla>
  </DomainObject.Predmet.StrankaListNazivFormated>
  <DomainObject.Predmet.StrankaListNazivFormatedOIB>
    <izvorni_sadrzaj>
      <item>KOMAR MARKETING d.o.o., OIB 40728079980</item>
    </izvorni_sadrzaj>
    <derivirana_varijabla naziv="DomainObject.Predmet.StrankaListNazivFormatedOIB_1">
      <item>KOMAR MARKETING d.o.o., OIB 40728079980</item>
    </derivirana_varijabla>
  </DomainObject.Predmet.StrankaListNazivFormatedOIB>
  <DomainObject.Predmet.ProtuStrankaListFormated>
    <izvorni_sadrzaj>
      <item>KOMAR MARKETING d.o.o.</item>
    </izvorni_sadrzaj>
    <derivirana_varijabla naziv="DomainObject.Predmet.ProtuStrankaListFormated_1">
      <item>KOMAR MARKETING d.o.o.</item>
    </derivirana_varijabla>
  </DomainObject.Predmet.ProtuStrankaListFormated>
  <DomainObject.Predmet.ProtuStrankaListFormatedOIB>
    <izvorni_sadrzaj>
      <item>KOMAR MARKETING d.o.o., OIB 40728079980</item>
    </izvorni_sadrzaj>
    <derivirana_varijabla naziv="DomainObject.Predmet.ProtuStrankaListFormatedOIB_1">
      <item>KOMAR MARKETING d.o.o., OIB 40728079980</item>
    </derivirana_varijabla>
  </DomainObject.Predmet.ProtuStrankaListFormatedOIB>
  <DomainObject.Predmet.ProtuStrankaListFormatedWithAdress>
    <izvorni_sadrzaj>
      <item>KOMAR MARKETING d.o.o., Kumrovečka 14, 10437 Bestovje</item>
    </izvorni_sadrzaj>
    <derivirana_varijabla naziv="DomainObject.Predmet.ProtuStrankaListFormatedWithAdress_1">
      <item>KOMAR MARKETING d.o.o., Kumrovečka 14, 10437 Bestovje</item>
    </derivirana_varijabla>
  </DomainObject.Predmet.ProtuStrankaListFormatedWithAdress>
  <DomainObject.Predmet.ProtuStrankaListFormatedWithAdressOIB>
    <izvorni_sadrzaj>
      <item>KOMAR MARKETING d.o.o., OIB 40728079980, Kumrovečka 14, 10437 Bestovje</item>
    </izvorni_sadrzaj>
    <derivirana_varijabla naziv="DomainObject.Predmet.ProtuStrankaListFormatedWithAdressOIB_1">
      <item>KOMAR MARKETING d.o.o., OIB 40728079980, Kumrovečka 14, 10437 Bestovje</item>
    </derivirana_varijabla>
  </DomainObject.Predmet.ProtuStrankaListFormatedWithAdressOIB>
  <DomainObject.Predmet.ProtuStrankaListNazivFormated>
    <izvorni_sadrzaj>
      <item>KOMAR MARKETING d.o.o.</item>
    </izvorni_sadrzaj>
    <derivirana_varijabla naziv="DomainObject.Predmet.ProtuStrankaListNazivFormated_1">
      <item>KOMAR MARKETING d.o.o.</item>
    </derivirana_varijabla>
  </DomainObject.Predmet.ProtuStrankaListNazivFormated>
  <DomainObject.Predmet.ProtuStrankaListNazivFormatedOIB>
    <izvorni_sadrzaj>
      <item>KOMAR MARKETING d.o.o., OIB 40728079980</item>
    </izvorni_sadrzaj>
    <derivirana_varijabla naziv="DomainObject.Predmet.ProtuStrankaListNazivFormatedOIB_1">
      <item>KOMAR MARKETING d.o.o., OIB 40728079980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KOMAR MARKETING d.o.o.</izvorni_sadrzaj>
    <derivirana_varijabla naziv="DomainObject.Predmet.StrankaIDrugi_1">KOMAR MARKETING d.o.o.</derivirana_varijabla>
  </DomainObject.Predmet.StrankaIDrugi>
  <DomainObject.Predmet.ProtustrankaIDrugi>
    <izvorni_sadrzaj>KOMAR MARKETING d.o.o.</izvorni_sadrzaj>
    <derivirana_varijabla naziv="DomainObject.Predmet.ProtustrankaIDrugi_1">KOMAR MARKETING d.o.o.</derivirana_varijabla>
  </DomainObject.Predmet.ProtustrankaIDrugi>
  <DomainObject.Predmet.StrankaIDrugiAdressOIB>
    <izvorni_sadrzaj>KOMAR MARKETING d.o.o., OIB 40728079980, Kumrovečka 14, 10437 Bestovje</izvorni_sadrzaj>
    <derivirana_varijabla naziv="DomainObject.Predmet.StrankaIDrugiAdressOIB_1">KOMAR MARKETING d.o.o., OIB 40728079980, Kumrovečka 14, 10437 Bestovje</derivirana_varijabla>
  </DomainObject.Predmet.StrankaIDrugiAdressOIB>
  <DomainObject.Predmet.ProtustrankaIDrugiAdressOIB>
    <izvorni_sadrzaj>KOMAR MARKETING d.o.o., OIB 40728079980, Kumrovečka 14, 10437 Bestovje</izvorni_sadrzaj>
    <derivirana_varijabla naziv="DomainObject.Predmet.ProtustrankaIDrugiAdressOIB_1">KOMAR MARKETING d.o.o., OIB 40728079980, Kumrovečka 14,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KOMAR MARKETING d.o.o.</item>
      <item>KOMAR MARKETING d.o.o.</item>
    </izvorni_sadrzaj>
    <derivirana_varijabla naziv="DomainObject.Predmet.SudioniciListNaziv_1">
      <item>KOMAR MARKETING d.o.o.</item>
      <item>KOMAR MARKETING d.o.o.</item>
    </derivirana_varijabla>
  </DomainObject.Predmet.SudioniciListNaziv>
  <DomainObject.Predmet.SudioniciListAdressOIB>
    <izvorni_sadrzaj>
      <item>KOMAR MARKETING d.o.o., OIB 40728079980, Kumrovečka 14,10437 Bestovje</item>
      <item>KOMAR MARKETING d.o.o., OIB 40728079980, Kumrovečka 14,10437 Bestovje</item>
    </izvorni_sadrzaj>
    <derivirana_varijabla naziv="DomainObject.Predmet.SudioniciListAdressOIB_1">
      <item>KOMAR MARKETING d.o.o., OIB 40728079980, Kumrovečka 14,10437 Bestovje</item>
      <item>KOMAR MARKETING d.o.o., OIB 40728079980, Kumrovečka 14,10437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40728079980</item>
      <item>, OIB 40728079980</item>
    </izvorni_sadrzaj>
    <derivirana_varijabla naziv="DomainObject.Predmet.SudioniciListNazivOIB_1">
      <item>, OIB 40728079980</item>
      <item>, OIB 40728079980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842</properties:Characters>
  <properties:Lines>34</properties:Lines>
  <properties:Paragraphs>11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2018-05-30T07:49:00Z</cp:lastPrinted>
  <dcterms:modified xmlns:xsi="http://www.w3.org/2001/XMLSchema-instance" xsi:type="dcterms:W3CDTF">2018-05-30T07:49:00Z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