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bdaf" w14:paraId="aa7bdaf" w:rsidRDefault="00E76E22" w:rsidP="00E76E22" w:rsidR="00E76E22">
      <w:pPr>
        <w:jc w:val="right"/>
        <w15:collapsed w:val="false"/>
      </w:pPr>
      <w:r>
        <w:t>Broj: St-</w:t>
      </w:r>
      <w:r w:rsidR="00D447B5">
        <w:t>811</w:t>
      </w:r>
      <w:r w:rsidR="00765656">
        <w:t>/16-</w:t>
      </w:r>
      <w:r w:rsidR="00D447B5">
        <w:t>12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9C1651" w:rsidRPr="009C1651">
        <w:rPr>
          <w:b/>
        </w:rPr>
        <w:t>DVIJE ŽABICE j.d.o.o., Vinkovci, Sv. Antuna Padovanskog 6/a, MBS: 030129007, OIB: 63874862654</w:t>
      </w:r>
      <w:r w:rsidR="006139EC">
        <w:t xml:space="preserve">, </w:t>
      </w:r>
      <w:r w:rsidR="003B4C28">
        <w:t xml:space="preserve">dana </w:t>
      </w:r>
      <w:r w:rsidR="00765656">
        <w:t>26</w:t>
      </w:r>
      <w:r w:rsidR="00301AF4">
        <w:t>. travnja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D447B5" w:rsidRPr="009C1651">
        <w:rPr>
          <w:b/>
        </w:rPr>
        <w:t>DVIJE ŽABICE j.d.o.o., Vinkovci, Sv. Antuna Padovanskog 6/a, MBS: 030129007, OIB: 63874862654</w:t>
      </w:r>
      <w:r w:rsidR="00D447B5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D447B5">
        <w:rPr>
          <w:b/>
        </w:rPr>
        <w:t>811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D447B5">
        <w:rPr>
          <w:b/>
        </w:rPr>
        <w:t>14.7</w:t>
      </w:r>
      <w:r w:rsidR="00301AF4">
        <w:rPr>
          <w:b/>
        </w:rPr>
        <w:t>00</w:t>
      </w:r>
      <w:r w:rsidR="003E25F9">
        <w:rPr>
          <w:b/>
        </w:rPr>
        <w:t>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D447B5">
        <w:t>4. travnja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D447B5" w:rsidRPr="009C1651">
        <w:rPr>
          <w:b/>
        </w:rPr>
        <w:t>DVIJE ŽABICE j.d.o.o., Vinkovci, Sv. Antuna Padovanskog 6/a, MBS: 030129007, OIB: 63874862654</w:t>
      </w:r>
      <w:r w:rsidRPr="009650C6">
        <w:rPr>
          <w:b/>
        </w:rPr>
        <w:t xml:space="preserve">.  </w:t>
      </w:r>
      <w:r w:rsidR="00FA7686" w:rsidRPr="009650C6">
        <w:rPr>
          <w:b/>
        </w:rPr>
        <w:tab/>
      </w:r>
    </w:p>
    <w:p w:rsidRDefault="002E20BE" w:rsidP="002E20BE" w:rsidR="00A27295">
      <w:pPr>
        <w:tabs>
          <w:tab w:pos="4050" w:val="left"/>
        </w:tabs>
        <w:ind w:firstLine="720"/>
        <w:jc w:val="both"/>
      </w:pPr>
      <w:r>
        <w:tab/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D447B5" w:rsidP="00D447B5" w:rsidR="00D447B5">
      <w:pPr>
        <w:jc w:val="right"/>
      </w:pPr>
      <w:r>
        <w:lastRenderedPageBreak/>
        <w:t>Broj: St-811/16-12</w:t>
      </w:r>
    </w:p>
    <w:p w:rsidRDefault="00775D35" w:rsidP="00A27295" w:rsidR="00775D35">
      <w:pPr>
        <w:ind w:firstLine="720"/>
        <w:jc w:val="both"/>
      </w:pPr>
    </w:p>
    <w:p w:rsidRDefault="009650C6" w:rsidP="009650C6" w:rsidR="009650C6">
      <w:pPr>
        <w:ind w:firstLine="720"/>
        <w:jc w:val="both"/>
      </w:pP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D447B5">
        <w:t>811</w:t>
      </w:r>
      <w:r w:rsidR="009650C6">
        <w:t>/16</w:t>
      </w:r>
      <w:r>
        <w:t xml:space="preserve"> od </w:t>
      </w:r>
      <w:r w:rsidR="00D447B5">
        <w:t>10. ožujka</w:t>
      </w:r>
      <w:r w:rsidR="006E6779">
        <w:t xml:space="preserve"> 2017. g.</w:t>
      </w:r>
      <w:r>
        <w:t xml:space="preserve"> pokrenut je prethodni postupak radi utvrđivanja uvjeta za otvaranje stečajnog postupka nad dužnikom te je za privremen</w:t>
      </w:r>
      <w:r w:rsidR="00765656">
        <w:t>og</w:t>
      </w:r>
      <w:r>
        <w:t xml:space="preserve"> stečajn</w:t>
      </w:r>
      <w:r w:rsidR="00765656">
        <w:t>og</w:t>
      </w:r>
      <w:r>
        <w:t xml:space="preserve"> upravitelj</w:t>
      </w:r>
      <w:r w:rsidR="00765656">
        <w:t>a</w:t>
      </w:r>
      <w:r>
        <w:t xml:space="preserve"> imenovan</w:t>
      </w:r>
      <w:r w:rsidR="00765656">
        <w:t xml:space="preserve"> </w:t>
      </w:r>
      <w:r w:rsidR="00D447B5">
        <w:t>Predrag Filajdić iz Slavonskog Broda</w:t>
      </w:r>
      <w:r w:rsidR="008267B8">
        <w:t xml:space="preserve"> </w:t>
      </w:r>
      <w:r w:rsidR="006E6779">
        <w:t>koj</w:t>
      </w:r>
      <w:r w:rsidR="00765656">
        <w:t>i</w:t>
      </w:r>
      <w:r>
        <w:t xml:space="preserve"> je dana </w:t>
      </w:r>
      <w:r w:rsidR="00D447B5">
        <w:t>19</w:t>
      </w:r>
      <w:r w:rsidR="00765656">
        <w:t>.4.</w:t>
      </w:r>
      <w:r w:rsidR="00301AF4">
        <w:t>2017. g.</w:t>
      </w:r>
      <w:r>
        <w:t xml:space="preserve"> u spis dostavi</w:t>
      </w:r>
      <w:r w:rsidR="00765656">
        <w:t>o</w:t>
      </w:r>
      <w:r>
        <w:t xml:space="preserve"> </w:t>
      </w:r>
      <w:r w:rsidR="00D575E6">
        <w:t>izvješće o financijsk</w:t>
      </w:r>
      <w:r w:rsidR="00301AF4">
        <w:t>o-gospodarskom položaju dužnika.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D575E6" w:rsidP="00580AE3" w:rsidR="00765656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D447B5">
        <w:t>4.4</w:t>
      </w:r>
      <w:r w:rsidR="008267B8">
        <w:t>.2016</w:t>
      </w:r>
      <w:r w:rsidR="003235CD">
        <w:t>. g.</w:t>
      </w:r>
      <w:r w:rsidR="007B7C12">
        <w:t xml:space="preserve"> utvrđeno je da dužnik na dan </w:t>
      </w:r>
      <w:r w:rsidR="00D447B5">
        <w:t>1.9.2015</w:t>
      </w:r>
      <w:r w:rsidR="008267B8">
        <w:t>. g.</w:t>
      </w:r>
      <w:r w:rsidR="007B7C12">
        <w:t xml:space="preserve"> u Očevidniku redoslijeda za plaćanje ima evidentirane neizvršene osnove za plaćanje u neprekinutom razdoblju od </w:t>
      </w:r>
      <w:r w:rsidR="00D447B5">
        <w:t>506</w:t>
      </w:r>
      <w:r w:rsidR="007B7C12">
        <w:t xml:space="preserve"> dana u ukupnom iznosu od </w:t>
      </w:r>
      <w:r w:rsidR="00D447B5">
        <w:t>7.723,20</w:t>
      </w:r>
      <w:r w:rsidR="00301AF4">
        <w:t xml:space="preserve"> kn</w:t>
      </w:r>
      <w:r w:rsidR="00765656">
        <w:t>.</w:t>
      </w:r>
    </w:p>
    <w:p w:rsidRDefault="00765656" w:rsidP="00580AE3" w:rsidR="007B7C12">
      <w:pPr>
        <w:ind w:firstLine="720"/>
        <w:jc w:val="both"/>
      </w:pPr>
      <w:r>
        <w:t xml:space="preserve"> </w:t>
      </w: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</w:t>
      </w:r>
      <w:r w:rsidR="00301AF4">
        <w:t>je dostavi</w:t>
      </w:r>
      <w:r w:rsidR="00765656">
        <w:t>o</w:t>
      </w:r>
      <w:r w:rsidR="009650C6">
        <w:t xml:space="preserve"> privremen</w:t>
      </w:r>
      <w:r w:rsidR="00765656">
        <w:t>i</w:t>
      </w:r>
      <w:r w:rsidR="009650C6">
        <w:t xml:space="preserve"> stečajn</w:t>
      </w:r>
      <w:r w:rsidR="00765656">
        <w:t>i</w:t>
      </w:r>
      <w:r w:rsidR="009650C6">
        <w:t xml:space="preserve"> upravitelj</w:t>
      </w:r>
      <w:r w:rsidR="00301AF4">
        <w:t xml:space="preserve"> </w:t>
      </w:r>
      <w:r w:rsidR="009650C6">
        <w:t xml:space="preserve"> </w:t>
      </w:r>
      <w:r w:rsidR="00D447B5">
        <w:t xml:space="preserve">i to </w:t>
      </w:r>
      <w:proofErr w:type="spellStart"/>
      <w:r w:rsidR="00D447B5">
        <w:t>prokazni</w:t>
      </w:r>
      <w:proofErr w:type="spellEnd"/>
      <w:r w:rsidR="00D447B5">
        <w:t xml:space="preserve"> popis imovine za dužnika ovjerovljen kod javnog bilježnika Marijan </w:t>
      </w:r>
      <w:proofErr w:type="spellStart"/>
      <w:r w:rsidR="00D447B5">
        <w:t>Mendeš</w:t>
      </w:r>
      <w:proofErr w:type="spellEnd"/>
      <w:r w:rsidR="00D447B5">
        <w:t xml:space="preserve"> iz Vinkovaca OV-2428/2017 od 4.4.2017. g. te uvjerenja MUP PP Vinkovci od 4.4.2017. g. i uvjerenja Državne geodetske uprave Odjel za katastarske nekretnine Vinkovci od 4.4.2017. g. </w:t>
      </w:r>
      <w:r w:rsidR="00580AE3">
        <w:t xml:space="preserve">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D447B5">
        <w:t>4.4.</w:t>
      </w:r>
      <w:r w:rsidR="00D575E6">
        <w:t>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D447B5">
        <w:t>506</w:t>
      </w:r>
      <w:r w:rsidR="00512D34">
        <w:t xml:space="preserve"> dana</w:t>
      </w:r>
      <w:r w:rsidR="005D6E10">
        <w:t xml:space="preserve"> evidentirane neizvršene osnove za plaćanje</w:t>
      </w:r>
      <w:r w:rsidR="002E20BE">
        <w:t xml:space="preserve"> u ukupnom iznosu od </w:t>
      </w:r>
      <w:r w:rsidR="00D447B5">
        <w:t>7.723,20</w:t>
      </w:r>
      <w:r w:rsidR="008267B8">
        <w:t xml:space="preserve"> </w:t>
      </w:r>
      <w:r w:rsidR="002E20BE">
        <w:t>kn</w:t>
      </w:r>
      <w:r w:rsidR="00C7086C">
        <w:t xml:space="preserve">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765656">
        <w:t>26</w:t>
      </w:r>
      <w:r w:rsidR="00301AF4">
        <w:t>. travnja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765656">
        <w:t xml:space="preserve">uz izvješće </w:t>
      </w:r>
      <w:proofErr w:type="spellStart"/>
      <w:r w:rsidR="00765656">
        <w:t>priv</w:t>
      </w:r>
      <w:proofErr w:type="spellEnd"/>
      <w:r w:rsidR="00765656">
        <w:t xml:space="preserve">. st. uprav. od </w:t>
      </w:r>
      <w:r w:rsidR="00D447B5">
        <w:t>19</w:t>
      </w:r>
      <w:r w:rsidR="00765656">
        <w:t xml:space="preserve">.4.2017. g. </w:t>
      </w:r>
      <w:r w:rsidR="00D447B5">
        <w:t>(str. 16.20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65656">
        <w:t>26</w:t>
      </w:r>
      <w:r w:rsidR="00301AF4">
        <w:t>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A911C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00C" w:rsidR="0097500C">
      <w:r>
        <w:separator/>
      </w:r>
    </w:p>
  </w:endnote>
  <w:endnote w:id="0" w:type="continuationSeparator">
    <w:p w:rsidRDefault="0097500C" w:rsidR="00975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00C" w:rsidR="0097500C">
      <w:r>
        <w:separator/>
      </w:r>
    </w:p>
  </w:footnote>
  <w:footnote w:id="0" w:type="continuationSeparator">
    <w:p w:rsidRDefault="0097500C" w:rsidR="009750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911C1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C420D"/>
    <w:rsid w:val="004E5065"/>
    <w:rsid w:val="00500BBD"/>
    <w:rsid w:val="00502F33"/>
    <w:rsid w:val="00512D34"/>
    <w:rsid w:val="00521F89"/>
    <w:rsid w:val="0055624C"/>
    <w:rsid w:val="00580AE3"/>
    <w:rsid w:val="005917F2"/>
    <w:rsid w:val="005B403D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65656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14337"/>
    <w:rsid w:val="00921C3E"/>
    <w:rsid w:val="0093450C"/>
    <w:rsid w:val="00935547"/>
    <w:rsid w:val="00953C0B"/>
    <w:rsid w:val="00960C63"/>
    <w:rsid w:val="00961D63"/>
    <w:rsid w:val="00963406"/>
    <w:rsid w:val="009650C6"/>
    <w:rsid w:val="00972281"/>
    <w:rsid w:val="0097500C"/>
    <w:rsid w:val="009807E2"/>
    <w:rsid w:val="00994095"/>
    <w:rsid w:val="009B4D62"/>
    <w:rsid w:val="009B61F0"/>
    <w:rsid w:val="009C13EB"/>
    <w:rsid w:val="009C1651"/>
    <w:rsid w:val="009D695B"/>
    <w:rsid w:val="00A025E8"/>
    <w:rsid w:val="00A07AC6"/>
    <w:rsid w:val="00A14779"/>
    <w:rsid w:val="00A27295"/>
    <w:rsid w:val="00A402F9"/>
    <w:rsid w:val="00A45AC5"/>
    <w:rsid w:val="00A60716"/>
    <w:rsid w:val="00A81489"/>
    <w:rsid w:val="00A911C1"/>
    <w:rsid w:val="00A91ED3"/>
    <w:rsid w:val="00AB37DA"/>
    <w:rsid w:val="00AB56F9"/>
    <w:rsid w:val="00AD24AA"/>
    <w:rsid w:val="00AD4A65"/>
    <w:rsid w:val="00B11D59"/>
    <w:rsid w:val="00B20E4C"/>
    <w:rsid w:val="00B41F79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447B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11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11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1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1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1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11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11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1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1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1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DVIJE ŽABICE j.d.o.o. za ugostiteljske djelatnosti</izvorni_sadrzaj>
    <derivirana_varijabla naziv="DomainObject.Predmet.ProtustrankaFormated_1">  DVIJE ŽABICE j.d.o.o. za ugostiteljske djelatnosti</derivirana_varijabla>
  </DomainObject.Predmet.ProtustrankaFormated>
  <DomainObject.Predmet.ProtustrankaFormatedOIB>
    <izvorni_sadrzaj>  DVIJE ŽABICE j.d.o.o. za ugostiteljske djelatnosti, OIB 63874862654</izvorni_sadrzaj>
    <derivirana_varijabla naziv="DomainObject.Predmet.ProtustrankaFormatedOIB_1">  DVIJE ŽABICE j.d.o.o. za ugostiteljske djelatnosti, OIB 63874862654</derivirana_varijabla>
  </DomainObject.Predmet.ProtustrankaFormatedOIB>
  <DomainObject.Predmet.ProtustrankaFormatedWithAdress>
    <izvorni_sadrzaj> DVIJE ŽABICE j.d.o.o. za ugostiteljske djelatnosti, Sv. Antuna Padovanskog 6/a, 32100 Vinkovci</izvorni_sadrzaj>
    <derivirana_varijabla naziv="DomainObject.Predmet.ProtustrankaFormatedWithAdress_1"> DVIJE ŽABICE j.d.o.o. za ugostiteljske djelatnosti, Sv. Antuna Padovanskog 6/a, 32100 Vinkovci</derivirana_varijabla>
  </DomainObject.Predmet.ProtustrankaFormatedWithAdress>
  <DomainObject.Predmet.ProtustrankaFormatedWithAdressOIB>
    <izvorni_sadrzaj> DVIJE ŽABICE j.d.o.o. za ugostiteljske djelatnosti, OIB 63874862654, Sv. Antuna Padovanskog 6/a, 32100 Vinkovci</izvorni_sadrzaj>
    <derivirana_varijabla naziv="DomainObject.Predmet.ProtustrankaFormatedWithAdressOIB_1"> DVIJE ŽABICE j.d.o.o. za ugostiteljske djelatnosti, OIB 63874862654, Sv. Antuna Padovanskog 6/a, 32100 Vinkovci</derivirana_varijabla>
  </DomainObject.Predmet.ProtustrankaFormatedWithAdressOIB>
  <DomainObject.Predmet.ProtustrankaWithAdress>
    <izvorni_sadrzaj>DVIJE ŽABICE j.d.o.o. za ugostiteljske djelatnosti Sv. Antuna Padovanskog 6/a, 32100 Vinkovci</izvorni_sadrzaj>
    <derivirana_varijabla naziv="DomainObject.Predmet.ProtustrankaWithAdress_1">DVIJE ŽABICE j.d.o.o. za ugostiteljske djelatnosti Sv. Antuna Padovanskog 6/a, 32100 Vinkovci</derivirana_varijabla>
  </DomainObject.Predmet.ProtustrankaWithAdress>
  <DomainObject.Predmet.ProtustrankaWithAdressOIB>
    <izvorni_sadrzaj>DVIJE ŽABICE j.d.o.o. za ugostiteljske djelatnosti, OIB 63874862654, Sv. Antuna Padovanskog 6/a, 32100 Vinkovci</izvorni_sadrzaj>
    <derivirana_varijabla naziv="DomainObject.Predmet.ProtustrankaWithAdressOIB_1">DVIJE ŽABICE j.d.o.o. za ugostiteljske djelatnosti, OIB 63874862654, Sv. Antuna Padovanskog 6/a, 32100 Vinkovci</derivirana_varijabla>
  </DomainObject.Predmet.ProtustrankaWithAdressOIB>
  <DomainObject.Predmet.ProtustrankaNazivFormated>
    <izvorni_sadrzaj>DVIJE ŽABICE j.d.o.o. za ugostiteljske djelatnosti</izvorni_sadrzaj>
    <derivirana_varijabla naziv="DomainObject.Predmet.ProtustrankaNazivFormated_1">DVIJE ŽABICE j.d.o.o. za ugostiteljske djelatnosti</derivirana_varijabla>
  </DomainObject.Predmet.ProtustrankaNazivFormated>
  <DomainObject.Predmet.ProtustrankaNazivFormatedOIB>
    <izvorni_sadrzaj>DVIJE ŽABICE j.d.o.o. za ugostiteljske djelatnosti, OIB 63874862654</izvorni_sadrzaj>
    <derivirana_varijabla naziv="DomainObject.Predmet.ProtustrankaNazivFormatedOIB_1">DVIJE ŽABICE j.d.o.o. za ugostiteljske djelatnosti, OIB 63874862654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DVIJE ŽABICE j.d.o.o. za ugostiteljske djelatnosti</item>
    </izvorni_sadrzaj>
    <derivirana_varijabla naziv="DomainObject.Predmet.ProtuStrankaListFormated_1">
      <item>DVIJE ŽABICE j.d.o.o. za ugostiteljske djelatnosti</item>
    </derivirana_varijabla>
  </DomainObject.Predmet.ProtuStrankaListFormated>
  <DomainObject.Predmet.ProtuStrankaListFormatedOIB>
    <izvorni_sadrzaj>
      <item>DVIJE ŽABICE j.d.o.o. za ugostiteljske djelatnosti, OIB 63874862654</item>
    </izvorni_sadrzaj>
    <derivirana_varijabla naziv="DomainObject.Predmet.ProtuStrankaListFormatedOIB_1">
      <item>DVIJE ŽABICE j.d.o.o. za ugostiteljske djelatnosti, OIB 63874862654</item>
    </derivirana_varijabla>
  </DomainObject.Predmet.ProtuStrankaListFormatedOIB>
  <DomainObject.Predmet.ProtuStrankaListFormatedWithAdress>
    <izvorni_sadrzaj>
      <item>DVIJE ŽABICE j.d.o.o. za ugostiteljske djelatnosti, Sv. Antuna Padovanskog 6/a, 32100 Vinkovci</item>
    </izvorni_sadrzaj>
    <derivirana_varijabla naziv="DomainObject.Predmet.ProtuStrankaListFormatedWithAdress_1">
      <item>DVIJE ŽABICE j.d.o.o. za ugostiteljske djelatnosti, Sv. Antuna Padovanskog 6/a, 32100 Vinkovci</item>
    </derivirana_varijabla>
  </DomainObject.Predmet.ProtuStrankaListFormatedWithAdress>
  <DomainObject.Predmet.ProtuStrankaListFormatedWithAdressOIB>
    <izvorni_sadrzaj>
      <item>DVIJE ŽABICE j.d.o.o. za ugostiteljske djelatnosti, OIB 63874862654, Sv. Antuna Padovanskog 6/a, 32100 Vinkovci</item>
    </izvorni_sadrzaj>
    <derivirana_varijabla naziv="DomainObject.Predmet.ProtuStrankaListFormatedWithAdressOIB_1">
      <item>DVIJE ŽABICE j.d.o.o. za ugostiteljske djelatnosti, OIB 63874862654, Sv. Antuna Padovanskog 6/a, 32100 Vinkovci</item>
    </derivirana_varijabla>
  </DomainObject.Predmet.ProtuStrankaListFormatedWithAdressOIB>
  <DomainObject.Predmet.ProtuStrankaListNazivFormated>
    <izvorni_sadrzaj>
      <item>DVIJE ŽABICE j.d.o.o. za ugostiteljske djelatnosti</item>
    </izvorni_sadrzaj>
    <derivirana_varijabla naziv="DomainObject.Predmet.ProtuStrankaListNazivFormated_1">
      <item>DVIJE ŽABICE j.d.o.o. za ugostiteljske djelatnosti</item>
    </derivirana_varijabla>
  </DomainObject.Predmet.ProtuStrankaListNazivFormated>
  <DomainObject.Predmet.ProtuStrankaListNazivFormatedOIB>
    <izvorni_sadrzaj>
      <item>DVIJE ŽABICE j.d.o.o. za ugostiteljske djelatnosti, OIB 63874862654</item>
    </izvorni_sadrzaj>
    <derivirana_varijabla naziv="DomainObject.Predmet.ProtuStrankaListNazivFormatedOIB_1">
      <item>DVIJE ŽABICE j.d.o.o. za ugostiteljske djelatnosti, OIB 63874862654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DVIJE ŽABICE j.d.o.o. za ugostiteljske djelatnosti</izvorni_sadrzaj>
    <derivirana_varijabla naziv="DomainObject.Predmet.ProtustrankaIDrugi_1">DVIJE ŽABICE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DVIJE ŽABICE j.d.o.o. za ugostiteljske djelatnosti, OIB 63874862654, Sv. Antuna Padovanskog 6/a, 32100 Vinkovci</izvorni_sadrzaj>
    <derivirana_varijabla naziv="DomainObject.Predmet.ProtustrankaIDrugiAdressOIB_1">DVIJE ŽABICE j.d.o.o. za ugostiteljske djelatnosti, OIB 63874862654, Sv. Antuna Padovanskog 6/a,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DVIJE ŽABICE j.d.o.o. za ugostiteljske djelatnosti</item>
    </izvorni_sadrzaj>
    <derivirana_varijabla naziv="DomainObject.Predmet.SudioniciListNaziv_1">
      <item>FINA RC OSIJEK</item>
      <item>DVIJE ŽABICE j.d.o.o. za ugostiteljske djelatnosti</item>
    </derivirana_varijabla>
  </DomainObject.Predmet.SudioniciListNaziv>
  <DomainObject.Predmet.SudioniciListAdressOIB>
    <izvorni_sadrzaj>
      <item>FINA RC OSIJEK, OIB 85821130368</item>
      <item>DVIJE ŽABICE j.d.o.o. za ugostiteljske djelatnosti, OIB 63874862654, Sv. Antuna Padovanskog 6/a,32100 Vinkovci</item>
    </izvorni_sadrzaj>
    <derivirana_varijabla naziv="DomainObject.Predmet.SudioniciListAdressOIB_1">
      <item>FINA RC OSIJEK, OIB 85821130368</item>
      <item>DVIJE ŽABICE j.d.o.o. za ugostiteljske djelatnosti, OIB 63874862654, Sv. Antuna Padovanskog 6/a,32100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63874862654</item>
    </izvorni_sadrzaj>
    <derivirana_varijabla naziv="DomainObject.Predmet.SudioniciListNazivOIB_1">
      <item>, OIB 85821130368</item>
      <item>, OIB 63874862654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CA28A9-F0CF-4405-9E4F-DB9C936349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538</properties:Words>
  <properties:Characters>2814</properties:Characters>
  <properties:Lines>109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2017-04-26T10:04:00Z</dcterms:created>
  <dc:creator>hermanj</dc:creator>
  <cp:lastModifiedBy>Danijela Sekulić</cp:lastModifiedBy>
  <cp:lastPrinted>2017-04-26T10:14:00Z</cp:lastPrinted>
  <dcterms:modified xmlns:xsi="http://www.w3.org/2001/XMLSchema-instance" xsi:type="dcterms:W3CDTF">2017-04-26T10:15:00Z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