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7045" w14:paraId="bb47045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9E3609">
        <w:t>841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9E3609">
        <w:rPr>
          <w:szCs w:val="20"/>
        </w:rPr>
        <w:t>ŠUMARSTVO ORLIĆ j.d.o.o.</w:t>
      </w:r>
      <w:r>
        <w:rPr>
          <w:szCs w:val="20"/>
        </w:rPr>
        <w:t xml:space="preserve">, </w:t>
      </w:r>
      <w:r w:rsidR="009E3609">
        <w:rPr>
          <w:szCs w:val="20"/>
        </w:rPr>
        <w:t>Rajić</w:t>
      </w:r>
      <w:r>
        <w:rPr>
          <w:szCs w:val="20"/>
        </w:rPr>
        <w:t xml:space="preserve">, </w:t>
      </w:r>
      <w:r w:rsidR="009E3609">
        <w:rPr>
          <w:szCs w:val="20"/>
        </w:rPr>
        <w:t xml:space="preserve">Vukovarska ulica </w:t>
      </w:r>
      <w:proofErr w:type="spellStart"/>
      <w:r w:rsidR="009E3609">
        <w:rPr>
          <w:szCs w:val="20"/>
        </w:rPr>
        <w:t>40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E3609">
        <w:rPr>
          <w:szCs w:val="20"/>
        </w:rPr>
        <w:t>11405890881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E3609">
        <w:t>6.343,31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935F16"/>
    <w:rsid w:val="00944F8E"/>
    <w:rsid w:val="00950F54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St-841/2019</izvorni_sadrzaj>
    <derivirana_varijabla naziv="DomainObject.Predmet.OznakaBroj_1">St-841/2019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ŠUMARSTVO ORLIĆ j.d.o.o. za proizvodnju, trgovinu i usluge zastupanog po punomoćniku Željko Orlić</izvorni_sadrzaj>
    <derivirana_varijabla naziv="DomainObject.Predmet.ProtustrankaFormated_1">  ŠUMARSTVO ORLIĆ j.d.o.o. za proizvodnju, trgovinu i usluge zastupanog po punomoćniku Željko Orlić</derivirana_varijabla>
  </DomainObject.Predmet.ProtustrankaFormated>
  <DomainObject.Predmet.ProtustrankaFormatedOIB>
    <izvorni_sadrzaj>  ŠUMARSTVO ORLIĆ j.d.o.o. za proizvodnju, trgovinu i usluge, OIB 11405890881 zastupanog po punomoćniku Željko Orlić</izvorni_sadrzaj>
    <derivirana_varijabla naziv="DomainObject.Predmet.ProtustrankaFormatedOIB_1">  ŠUMARSTVO ORLIĆ j.d.o.o. za proizvodnju, trgovinu i usluge, OIB 11405890881 zastupanog po punomoćniku Željko Orlić</derivirana_varijabla>
  </DomainObject.Predmet.ProtustrankaFormatedOIB>
  <DomainObject.Predmet.ProtustrankaFormatedWithAdress>
    <izvorni_sadrzaj> ŠUMARSTVO ORLIĆ j.d.o.o. za proizvodnju, trgovinu i usluge, Vukovarska ulica 40, 44330 Rajić zastupanog po punomoćniku Željko Orlić</izvorni_sadrzaj>
    <derivirana_varijabla naziv="DomainObject.Predmet.ProtustrankaFormatedWithAdress_1"> ŠUMARSTVO ORLIĆ j.d.o.o. za proizvodnju, trgovinu i usluge, Vukovarska ulica 40, 44330 Rajić zastupanog po punomoćniku Željko Orlić</derivirana_varijabla>
  </DomainObject.Predmet.ProtustrankaFormatedWithAdress>
  <DomainObject.Predmet.ProtustrankaFormatedWithAdressOIB>
    <izvorni_sadrzaj> ŠUMARSTVO ORLIĆ j.d.o.o. za proizvodnju, trgovinu i usluge, OIB 11405890881, Vukovarska ulica 40, 44330 Rajić zastupanog po punomoćniku Željko Orlić</izvorni_sadrzaj>
    <derivirana_varijabla naziv="DomainObject.Predmet.ProtustrankaFormatedWithAdressOIB_1"> ŠUMARSTVO ORLIĆ j.d.o.o. za proizvodnju, trgovinu i usluge, OIB 11405890881, Vukovarska ulica 40, 44330 Rajić zastupanog po punomoćniku Željko Orlić</derivirana_varijabla>
  </DomainObject.Predmet.ProtustrankaFormatedWithAdressOIB>
  <DomainObject.Predmet.ProtustrankaWithAdress>
    <izvorni_sadrzaj>ŠUMARSTVO ORLIĆ j.d.o.o. za proizvodnju, trgovinu i usluge Vukovarska ulica 40, 44330 Rajić</izvorni_sadrzaj>
    <derivirana_varijabla naziv="DomainObject.Predmet.ProtustrankaWithAdress_1">ŠUMARSTVO ORLIĆ j.d.o.o. za proizvodnju, trgovinu i usluge Vukovarska ulica 40, 44330 Rajić</derivirana_varijabla>
  </DomainObject.Predmet.ProtustrankaWithAdress>
  <DomainObject.Predmet.ProtustrankaWithAdressOIB>
    <izvorni_sadrzaj>ŠUMARSTVO ORLIĆ j.d.o.o. za proizvodnju, trgovinu i usluge, OIB 11405890881, Vukovarska ulica 40, 44330 Rajić</izvorni_sadrzaj>
    <derivirana_varijabla naziv="DomainObject.Predmet.ProtustrankaWithAdressOIB_1">ŠUMARSTVO ORLIĆ j.d.o.o. za proizvodnju, trgovinu i usluge, OIB 11405890881, Vukovarska ulica 40, 44330 Rajić</derivirana_varijabla>
  </DomainObject.Predmet.ProtustrankaWithAdressOIB>
  <DomainObject.Predmet.ProtustrankaNazivFormated>
    <izvorni_sadrzaj>ŠUMARSTVO ORLIĆ j.d.o.o. za proizvodnju, trgovinu i usluge</izvorni_sadrzaj>
    <derivirana_varijabla naziv="DomainObject.Predmet.ProtustrankaNazivFormated_1">ŠUMARSTVO ORLIĆ j.d.o.o. za proizvodnju, trgovinu i usluge</derivirana_varijabla>
  </DomainObject.Predmet.ProtustrankaNazivFormated>
  <DomainObject.Predmet.ProtustrankaNazivFormatedOIB>
    <izvorni_sadrzaj>ŠUMARSTVO ORLIĆ j.d.o.o. za proizvodnju, trgovinu i usluge, OIB 11405890881</izvorni_sadrzaj>
    <derivirana_varijabla naziv="DomainObject.Predmet.ProtustrankaNazivFormatedOIB_1">ŠUMARSTVO ORLIĆ j.d.o.o. za proizvodnju, trgovinu i usluge, OIB 11405890881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ŠUMARSTVO ORLIĆ j.d.o.o. za proizvodnju, trgovinu i usluge zastupanog po punomoćniku Željko Orlić</item>
    </izvorni_sadrzaj>
    <derivirana_varijabla naziv="DomainObject.Predmet.ProtuStrankaListFormated_1">
      <item>ŠUMARSTVO ORLIĆ j.d.o.o. za proizvodnju, trgovinu i usluge zastupanog po punomoćniku Željko Orlić</item>
    </derivirana_varijabla>
  </DomainObject.Predmet.ProtuStrankaListFormated>
  <DomainObject.Predmet.ProtuStrankaListFormatedOIB>
    <izvorni_sadrzaj>
      <item>ŠUMARSTVO ORLIĆ j.d.o.o. za proizvodnju, trgovinu i usluge, OIB 11405890881 zastupanog po punomoćniku Željko Orlić</item>
    </izvorni_sadrzaj>
    <derivirana_varijabla naziv="DomainObject.Predmet.ProtuStrankaListFormatedOIB_1">
      <item>ŠUMARSTVO ORLIĆ j.d.o.o. za proizvodnju, trgovinu i usluge, OIB 11405890881 zastupanog po punomoćniku Željko Orlić</item>
    </derivirana_varijabla>
  </DomainObject.Predmet.ProtuStrankaListFormatedOIB>
  <DomainObject.Predmet.ProtuStrankaListFormatedWithAdress>
    <izvorni_sadrzaj>
      <item>ŠUMARSTVO ORLIĆ j.d.o.o. za proizvodnju, trgovinu i usluge, Vukovarska ulica 40, 44330 Rajić zastupanog po punomoćniku Željko Orlić</item>
    </izvorni_sadrzaj>
    <derivirana_varijabla naziv="DomainObject.Predmet.ProtuStrankaListFormatedWithAdress_1">
      <item>ŠUMARSTVO ORLIĆ j.d.o.o. za proizvodnju, trgovinu i usluge, Vukovarska ulica 40, 44330 Rajić zastupanog po punomoćniku Željko Orlić</item>
    </derivirana_varijabla>
  </DomainObject.Predmet.ProtuStrankaListFormatedWithAdress>
  <DomainObject.Predmet.ProtuStrankaListFormatedWithAdressOIB>
    <izvorni_sadrzaj>
      <item>ŠUMARSTVO ORLIĆ j.d.o.o. za proizvodnju, trgovinu i usluge, OIB 11405890881, Vukovarska ulica 40, 44330 Rajić zastupanog po punomoćniku Željko Orlić</item>
    </izvorni_sadrzaj>
    <derivirana_varijabla naziv="DomainObject.Predmet.ProtuStrankaListFormatedWithAdressOIB_1">
      <item>ŠUMARSTVO ORLIĆ j.d.o.o. za proizvodnju, trgovinu i usluge, OIB 11405890881, Vukovarska ulica 40, 44330 Rajić zastupanog po punomoćniku Željko Orlić</item>
    </derivirana_varijabla>
  </DomainObject.Predmet.ProtuStrankaListFormatedWithAdressOIB>
  <DomainObject.Predmet.ProtuStrankaListNazivFormated>
    <izvorni_sadrzaj>
      <item>ŠUMARSTVO ORLIĆ j.d.o.o. za proizvodnju, trgovinu i usluge</item>
    </izvorni_sadrzaj>
    <derivirana_varijabla naziv="DomainObject.Predmet.ProtuStrankaListNazivFormated_1">
      <item>ŠUMARSTVO ORLIĆ j.d.o.o. za proizvodnju, trgovinu i usluge</item>
    </derivirana_varijabla>
  </DomainObject.Predmet.ProtuStrankaListNazivFormated>
  <DomainObject.Predmet.ProtuStrankaListNazivFormatedOIB>
    <izvorni_sadrzaj>
      <item>ŠUMARSTVO ORLIĆ j.d.o.o. za proizvodnju, trgovinu i usluge, OIB 11405890881</item>
    </izvorni_sadrzaj>
    <derivirana_varijabla naziv="DomainObject.Predmet.ProtuStrankaListNazivFormatedOIB_1">
      <item>ŠUMARSTVO ORLIĆ j.d.o.o. za proizvodnju, trgovinu i usluge, OIB 11405890881</item>
    </derivirana_varijabla>
  </DomainObject.Predmet.ProtuStrankaListNazivFormatedOIB>
  <DomainObject.Predmet.OstaliListFormated>
    <izvorni_sadrzaj>
      <item>Željko Orlić punomoćnik sudionika u postupku ŠUMARSTVO ORLIĆ j.d.o.o. za proizvodnju, trgovinu i usluge</item>
    </izvorni_sadrzaj>
    <derivirana_varijabla naziv="DomainObject.Predmet.OstaliListFormated_1">
      <item>Željko Orlić punomoćnik sudionika u postupku ŠUMARSTVO ORLIĆ j.d.o.o. za proizvodnju, trgovinu i usluge</item>
    </derivirana_varijabla>
  </DomainObject.Predmet.OstaliListFormated>
  <DomainObject.Predmet.OstaliListFormatedOIB>
    <izvorni_sadrzaj>
      <item>Željko Orlić, OIB 16233342599 punomoćnik sudionika u postupku ŠUMARSTVO ORLIĆ j.d.o.o. za proizvodnju, trgovinu i usluge</item>
    </izvorni_sadrzaj>
    <derivirana_varijabla naziv="DomainObject.Predmet.OstaliListFormatedOIB_1">
      <item>Željko Orlić, OIB 16233342599 punomoćnik sudionika u postupku ŠUMARSTVO ORLIĆ j.d.o.o. za proizvodnju, trgovinu i usluge</item>
    </derivirana_varijabla>
  </DomainObject.Predmet.OstaliListFormatedOIB>
  <DomainObject.Predmet.OstaliListFormatedWithAdress>
    <izvorni_sadrzaj>
      <item>Željko Orlić, Veliki Pašijan 22c, 43280 Veliki Pašijan punomoćnik sudionika u postupku ŠUMARSTVO ORLIĆ j.d.o.o. za proizvodnju, trgovinu i usluge</item>
    </izvorni_sadrzaj>
    <derivirana_varijabla naziv="DomainObject.Predmet.OstaliListFormatedWithAdress_1">
      <item>Željko Orlić, Veliki Pašijan 22c, 43280 Veliki Pašijan punomoćnik sudionika u postupku ŠUMARSTVO ORLIĆ j.d.o.o. za proizvodnju, trgovinu i usluge</item>
    </derivirana_varijabla>
  </DomainObject.Predmet.OstaliListFormatedWithAdress>
  <DomainObject.Predmet.OstaliListFormatedWithAdressOIB>
    <izvorni_sadrzaj>
      <item>Željko Orlić, OIB 16233342599, Veliki Pašijan 22c, 43280 Veliki Pašijan punomoćnik sudionika u postupku ŠUMARSTVO ORLIĆ j.d.o.o. za proizvodnju, trgovinu i usluge</item>
    </izvorni_sadrzaj>
    <derivirana_varijabla naziv="DomainObject.Predmet.OstaliListFormatedWithAdressOIB_1">
      <item>Željko Orlić, OIB 16233342599, Veliki Pašijan 22c, 43280 Veliki Pašijan punomoćnik sudionika u postupku ŠUMARSTVO ORLIĆ j.d.o.o. za proizvodnju, trgovinu i usluge</item>
    </derivirana_varijabla>
  </DomainObject.Predmet.OstaliListFormatedWithAdressOIB>
  <DomainObject.Predmet.OstaliListNazivFormated>
    <izvorni_sadrzaj>
      <item>Željko Orlić</item>
    </izvorni_sadrzaj>
    <derivirana_varijabla naziv="DomainObject.Predmet.OstaliListNazivFormated_1">
      <item>Željko Orlić</item>
    </derivirana_varijabla>
  </DomainObject.Predmet.OstaliListNazivFormated>
  <DomainObject.Predmet.OstaliListNazivFormatedOIB>
    <izvorni_sadrzaj>
      <item>Željko Orlić, OIB 16233342599</item>
    </izvorni_sadrzaj>
    <derivirana_varijabla naziv="DomainObject.Predmet.OstaliListNazivFormatedOIB_1">
      <item>Željko Orlić, OIB 16233342599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ŠUMARSTVO ORLIĆ j.d.o.o. za proizvodnju, trgovinu i usluge</izvorni_sadrzaj>
    <derivirana_varijabla naziv="DomainObject.Predmet.ProtustrankaIDrugi_1">ŠUMARSTVO ORLIĆ j.d.o.o. za proizvodnju,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ŠUMARSTVO ORLIĆ j.d.o.o. za proizvodnju, trgovinu i usluge, OIB 11405890881, Vukovarska ulica 40, 44330 Rajić</izvorni_sadrzaj>
    <derivirana_varijabla naziv="DomainObject.Predmet.ProtustrankaIDrugiAdressOIB_1">ŠUMARSTVO ORLIĆ j.d.o.o. za proizvodnju, trgovinu i usluge, OIB 11405890881, Vukovarska ulica 40, 44330 Rajić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ŠUMARSTVO ORLIĆ j.d.o.o. za proizvodnju, trgovinu i usluge</item>
      <item>Željko Orlić</item>
    </izvorni_sadrzaj>
    <derivirana_varijabla naziv="DomainObject.Predmet.SudioniciListNaziv_1">
      <item>FINA Regionalni centar Zagreb</item>
      <item>ŠUMARSTVO ORLIĆ j.d.o.o. za proizvodnju, trgovinu i usluge</item>
      <item>Željko Orlić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ŠUMARSTVO ORLIĆ j.d.o.o. za proizvodnju, trgovinu i usluge, OIB 11405890881, Vukovarska ulica 40,44330 Rajić</item>
      <item>Željko Orlić, OIB 16233342599, Veliki Pašijan 22c,43280 Veliki Pašijan</item>
    </izvorni_sadrzaj>
    <derivirana_varijabla naziv="DomainObject.Predmet.SudioniciListAdressOIB_1">
      <item>FINA Regionalni centar Zagreb, OIB 85821130368, Trg svibanjskih žrtava 1995 br. 1,10000 Zagreb</item>
      <item>ŠUMARSTVO ORLIĆ j.d.o.o. za proizvodnju, trgovinu i usluge, OIB 11405890881, Vukovarska ulica 40,44330 Rajić</item>
      <item>Željko Orlić, OIB 16233342599, Veliki Pašijan 22c,43280 Veliki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11405890881</item>
      <item>, OIB 16233342599</item>
    </izvorni_sadrzaj>
    <derivirana_varijabla naziv="DomainObject.Predmet.SudioniciListNazivOIB_1">
      <item>, OIB 85821130368</item>
      <item>, OIB 11405890881</item>
      <item>, OIB 16233342599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1332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2019-07-15T11:01:00Z</dcterms:created>
  <dc:creator>Ivana Manestar</dc:creator>
  <cp:lastModifiedBy>Petra Komučar</cp:lastModifiedBy>
  <cp:lastPrinted>2019-07-15T10:53:00Z</cp:lastPrinted>
  <dcterms:modified xmlns:xsi="http://www.w3.org/2001/XMLSchema-instance" xsi:type="dcterms:W3CDTF">2019-07-15T11:03:00Z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(St-841-19-Šumarstvo Orlić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