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ff39" w14:paraId="bd9ff39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FC2CC6" w:rsidP="00FC2CC6" w:rsidR="00FC2CC6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 w:rsidRPr="00A039BE">
        <w:t>SRETNO PLAVO SUNCE j.d.o.o.</w:t>
      </w:r>
      <w:r>
        <w:t>,</w:t>
      </w:r>
      <w:r w:rsidRPr="00A039BE">
        <w:t xml:space="preserve"> </w:t>
      </w:r>
      <w:r>
        <w:t>Zagreb (Grad Zagreb), Svetog Roka 7, OIB:  86948643401, dana 20. travnja 2017.</w:t>
      </w:r>
    </w:p>
    <w:p w:rsidRDefault="00321E9A" w:rsidP="00321E9A" w:rsidR="00321E9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FC2CC6" w:rsidRPr="00A039BE">
        <w:t>SRETNO PLAVO SUNCE j.d.o.o.</w:t>
      </w:r>
      <w:r w:rsidR="00FC2CC6">
        <w:t>,</w:t>
      </w:r>
      <w:r w:rsidR="00FC2CC6" w:rsidRPr="00A039BE">
        <w:t xml:space="preserve"> </w:t>
      </w:r>
      <w:r w:rsidR="00FC2CC6">
        <w:t>Zagreb (Grad Zagreb), Svetog Roka 7, OIB:  86948643401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FC2CC6">
        <w:t>1232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FC2CC6" w:rsidP="00FC2CC6" w:rsidR="00FC2CC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C2CC6" w:rsidP="00FC2CC6" w:rsidR="00FC2CC6">
      <w:pPr>
        <w:ind w:firstLine="555"/>
        <w:jc w:val="both"/>
      </w:pPr>
    </w:p>
    <w:p w:rsidRDefault="00FC2CC6" w:rsidP="00FC2CC6" w:rsidR="00FC2CC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C2CC6" w:rsidP="00FC2CC6" w:rsidR="00FC2CC6" w:rsidRPr="00E974B3">
      <w:pPr>
        <w:ind w:firstLine="709"/>
        <w:jc w:val="both"/>
      </w:pPr>
    </w:p>
    <w:p w:rsidRDefault="00FC2CC6" w:rsidP="00FC2CC6" w:rsidR="00FC2CC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3.2.2016.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11.234,39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FC2CC6" w:rsidP="00FC2CC6" w:rsidR="00FC2CC6" w:rsidRPr="00E974B3">
      <w:pPr>
        <w:jc w:val="both"/>
      </w:pPr>
    </w:p>
    <w:p w:rsidRDefault="00FC2CC6" w:rsidP="00FC2CC6" w:rsidR="00FC2CC6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C2CC6" w:rsidP="00FC2CC6" w:rsidR="00FC2CC6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FC2CC6">
        <w:t xml:space="preserve"> nije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321E9A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B5251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5251C">
        <w:t xml:space="preserve">utvrđeno </w:t>
      </w:r>
      <w:r w:rsidR="00B5251C" w:rsidRPr="00B5251C">
        <w:t xml:space="preserve">kako spisu </w:t>
      </w:r>
      <w:proofErr w:type="spellStart"/>
      <w:r w:rsidR="00B5251C" w:rsidRPr="00B5251C">
        <w:t>prileži</w:t>
      </w:r>
      <w:proofErr w:type="spellEnd"/>
      <w:r w:rsidR="00B5251C" w:rsidRPr="00B5251C">
        <w:t xml:space="preserve"> podnesak zak</w:t>
      </w:r>
      <w:r w:rsidR="00B5251C">
        <w:t>onskog</w:t>
      </w:r>
      <w:r w:rsidR="00B5251C" w:rsidRPr="00B5251C">
        <w:t xml:space="preserve"> zastupnika od </w:t>
      </w:r>
      <w:r w:rsidR="00FC2CC6">
        <w:t>31.3</w:t>
      </w:r>
      <w:r w:rsidR="00B5251C" w:rsidRPr="00B5251C">
        <w:t>.2017.g. iz kojeg je vidljivo kako predloženi dužnik nema imovine.</w:t>
      </w:r>
    </w:p>
    <w:p w:rsidRDefault="00B5251C" w:rsidP="00795B3B" w:rsidR="00B5251C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A355B0">
        <w:t>20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FC2CC6">
      <w:t>1232</w:t>
    </w:r>
    <w:r w:rsidR="002D661A">
      <w:t>/2016</w:t>
    </w:r>
    <w:r w:rsidR="0048598C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F5890"/>
    <w:rsid w:val="0048598C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5251C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  <w:rsid w:val="00FC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9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5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9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5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SRETNO PLAVO SUNCE j.d.o.o.</izvorni_sadrzaj>
    <derivirana_varijabla naziv="DomainObject.Predmet.ProtustrankaFormated_1">  SRETNO PLAVO SUNCE j.d.o.o.</derivirana_varijabla>
  </DomainObject.Predmet.ProtustrankaFormated>
  <DomainObject.Predmet.ProtustrankaFormatedOIB>
    <izvorni_sadrzaj>  SRETNO PLAVO SUNCE j.d.o.o., OIB 86948643401</izvorni_sadrzaj>
    <derivirana_varijabla naziv="DomainObject.Predmet.ProtustrankaFormatedOIB_1">  SRETNO PLAVO SUNCE j.d.o.o., OIB 86948643401</derivirana_varijabla>
  </DomainObject.Predmet.ProtustrankaFormatedOIB>
  <DomainObject.Predmet.ProtustrankaFormatedWithAdress>
    <izvorni_sadrzaj> SRETNO PLAVO SUNCE j.d.o.o., Svetog Roka 7, 10000 Zagreb</izvorni_sadrzaj>
    <derivirana_varijabla naziv="DomainObject.Predmet.ProtustrankaFormatedWithAdress_1"> SRETNO PLAVO SUNCE j.d.o.o., Svetog Roka 7, 10000 Zagreb</derivirana_varijabla>
  </DomainObject.Predmet.ProtustrankaFormatedWithAdress>
  <DomainObject.Predmet.ProtustrankaFormatedWithAdressOIB>
    <izvorni_sadrzaj> SRETNO PLAVO SUNCE j.d.o.o., OIB 86948643401, Svetog Roka 7, 10000 Zagreb</izvorni_sadrzaj>
    <derivirana_varijabla naziv="DomainObject.Predmet.ProtustrankaFormatedWithAdressOIB_1"> SRETNO PLAVO SUNCE j.d.o.o., OIB 86948643401, Svetog Roka 7, 10000 Zagreb</derivirana_varijabla>
  </DomainObject.Predmet.ProtustrankaFormatedWithAdressOIB>
  <DomainObject.Predmet.ProtustrankaWithAdress>
    <izvorni_sadrzaj>SRETNO PLAVO SUNCE j.d.o.o. Svetog Roka 7, 10000 Zagreb</izvorni_sadrzaj>
    <derivirana_varijabla naziv="DomainObject.Predmet.ProtustrankaWithAdress_1">SRETNO PLAVO SUNCE j.d.o.o. Svetog Roka 7, 10000 Zagreb</derivirana_varijabla>
  </DomainObject.Predmet.ProtustrankaWithAdress>
  <DomainObject.Predmet.ProtustrankaWithAdressOIB>
    <izvorni_sadrzaj>SRETNO PLAVO SUNCE j.d.o.o., OIB 86948643401, Svetog Roka 7, 10000 Zagreb</izvorni_sadrzaj>
    <derivirana_varijabla naziv="DomainObject.Predmet.ProtustrankaWithAdressOIB_1">SRETNO PLAVO SUNCE j.d.o.o., OIB 86948643401, Svetog Roka 7, 10000 Zagreb</derivirana_varijabla>
  </DomainObject.Predmet.ProtustrankaWithAdressOIB>
  <DomainObject.Predmet.ProtustrankaNazivFormated>
    <izvorni_sadrzaj>SRETNO PLAVO SUNCE j.d.o.o.</izvorni_sadrzaj>
    <derivirana_varijabla naziv="DomainObject.Predmet.ProtustrankaNazivFormated_1">SRETNO PLAVO SUNCE j.d.o.o.</derivirana_varijabla>
  </DomainObject.Predmet.ProtustrankaNazivFormated>
  <DomainObject.Predmet.ProtustrankaNazivFormatedOIB>
    <izvorni_sadrzaj>SRETNO PLAVO SUNCE j.d.o.o., OIB 86948643401</izvorni_sadrzaj>
    <derivirana_varijabla naziv="DomainObject.Predmet.ProtustrankaNazivFormatedOIB_1">SRETNO PLAVO SUNCE j.d.o.o., OIB 86948643401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SRETNO PLAVO SUNCE j.d.o.o.</item>
    </izvorni_sadrzaj>
    <derivirana_varijabla naziv="DomainObject.Predmet.ProtuStrankaListFormated_1">
      <item>SRETNO PLAVO SUNCE j.d.o.o.</item>
    </derivirana_varijabla>
  </DomainObject.Predmet.ProtuStrankaListFormated>
  <DomainObject.Predmet.ProtuStrankaListFormatedOIB>
    <izvorni_sadrzaj>
      <item>SRETNO PLAVO SUNCE j.d.o.o., OIB 86948643401</item>
    </izvorni_sadrzaj>
    <derivirana_varijabla naziv="DomainObject.Predmet.ProtuStrankaListFormatedOIB_1">
      <item>SRETNO PLAVO SUNCE j.d.o.o., OIB 86948643401</item>
    </derivirana_varijabla>
  </DomainObject.Predmet.ProtuStrankaListFormatedOIB>
  <DomainObject.Predmet.ProtuStrankaListFormatedWithAdress>
    <izvorni_sadrzaj>
      <item>SRETNO PLAVO SUNCE j.d.o.o., Svetog Roka 7, 10000 Zagreb</item>
    </izvorni_sadrzaj>
    <derivirana_varijabla naziv="DomainObject.Predmet.ProtuStrankaListFormatedWithAdress_1">
      <item>SRETNO PLAVO SUNCE j.d.o.o., Svetog Roka 7, 10000 Zagreb</item>
    </derivirana_varijabla>
  </DomainObject.Predmet.ProtuStrankaListFormatedWithAdress>
  <DomainObject.Predmet.ProtuStrankaListFormatedWithAdressOIB>
    <izvorni_sadrzaj>
      <item>SRETNO PLAVO SUNCE j.d.o.o., OIB 86948643401, Svetog Roka 7, 10000 Zagreb</item>
    </izvorni_sadrzaj>
    <derivirana_varijabla naziv="DomainObject.Predmet.ProtuStrankaListFormatedWithAdressOIB_1">
      <item>SRETNO PLAVO SUNCE j.d.o.o., OIB 86948643401, Svetog Roka 7, 10000 Zagreb</item>
    </derivirana_varijabla>
  </DomainObject.Predmet.ProtuStrankaListFormatedWithAdressOIB>
  <DomainObject.Predmet.ProtuStrankaListNazivFormated>
    <izvorni_sadrzaj>
      <item>SRETNO PLAVO SUNCE j.d.o.o.</item>
    </izvorni_sadrzaj>
    <derivirana_varijabla naziv="DomainObject.Predmet.ProtuStrankaListNazivFormated_1">
      <item>SRETNO PLAVO SUNCE j.d.o.o.</item>
    </derivirana_varijabla>
  </DomainObject.Predmet.ProtuStrankaListNazivFormated>
  <DomainObject.Predmet.ProtuStrankaListNazivFormatedOIB>
    <izvorni_sadrzaj>
      <item>SRETNO PLAVO SUNCE j.d.o.o., OIB 86948643401</item>
    </izvorni_sadrzaj>
    <derivirana_varijabla naziv="DomainObject.Predmet.ProtuStrankaListNazivFormatedOIB_1">
      <item>SRETNO PLAVO SUNCE j.d.o.o., OIB 86948643401</item>
    </derivirana_varijabla>
  </DomainObject.Predmet.ProtuStrankaListNazivFormatedOIB>
  <DomainObject.Predmet.OstaliListFormated>
    <izvorni_sadrzaj>
      <item>Valentina Baić Marinić</item>
      <item>Raiffeisenbank Austria d.d.</item>
      <item>ŽUPANIJSKO DRŽAVNO ODVJETNIŠTVO U ZAGREBU</item>
    </izvorni_sadrzaj>
    <derivirana_varijabla naziv="DomainObject.Predmet.OstaliListFormated_1">
      <item>Valentina Baić Marinić</item>
      <item>Raiffeisenbank Austria d.d.</item>
      <item>ŽUPANIJSKO DRŽAVNO ODVJETNIŠTVO U ZAGREBU</item>
    </derivirana_varijabla>
  </DomainObject.Predmet.OstaliListFormated>
  <DomainObject.Predmet.OstaliListFormatedOIB>
    <izvorni_sadrzaj>
      <item>Valentina Baić Marinić, OIB 20951874661</item>
      <item>Raiffeisenbank Austria d.d., OIB 53056966535</item>
      <item>ŽUPANIJSKO DRŽAVNO ODVJETNIŠTVO U ZAGREBU, OIB 16488001145</item>
    </izvorni_sadrzaj>
    <derivirana_varijabla naziv="DomainObject.Predmet.OstaliListFormatedOIB_1">
      <item>Valentina Baić Marinić, OIB 20951874661</item>
      <item>Raiffeisenbank Austria d.d., OIB 53056966535</item>
      <item>ŽUPANIJSKO DRŽAVNO ODVJETNIŠTVO U ZAGREBU, OIB 16488001145</item>
    </derivirana_varijabla>
  </DomainObject.Predmet.OstaliListFormatedOIB>
  <DomainObject.Predmet.OstaliListFormatedWithAdress>
    <izvorni_sadrzaj>
      <item>Valentina Baić Marinić, Kolodvorska Ulica 74, 44320 Kutina</item>
      <item>Raiffeisenbank Austria d.d., Magazinska cesta 69, 10000 Zagreb</item>
      <item>ŽUPANIJSKO DRŽAVNO ODVJETNIŠTVO U ZAGREBU, Savska Cesta 41, 10000 Zagreb</item>
    </izvorni_sadrzaj>
    <derivirana_varijabla naziv="DomainObject.Predmet.OstaliListFormatedWithAdress_1">
      <item>Valentina Baić Marinić, Kolodvorska Ulica 74, 44320 Kutina</item>
      <item>Raiffeisenbank Austria d.d., Magazinska cesta 69,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Valentina Baić Marinić, OIB 20951874661, Kolodvorska Ulica 74, 44320 Kutina</item>
      <item>Raiffeisenbank Austria d.d., OIB 53056966535, Magazinska cesta 69, 10000 Zagreb</item>
      <item>ŽUPANIJSKO DRŽAVNO ODVJETNIŠTVO U ZAGREBU, OIB 16488001145, Savska Cesta 41, 10000 Zagreb</item>
    </izvorni_sadrzaj>
    <derivirana_varijabla naziv="DomainObject.Predmet.OstaliListFormatedWithAdressOIB_1">
      <item>Valentina Baić Marinić, OIB 20951874661, Kolodvorska Ulica 74, 44320 Kutina</item>
      <item>Raiffeisenbank Austria d.d., OIB 53056966535, Magazinska cesta 69,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Valentina Baić Marinić</item>
      <item>Raiffeisenbank Austria d.d.</item>
      <item>ŽUPANIJSKO DRŽAVNO ODVJETNIŠTVO U ZAGREBU</item>
    </izvorni_sadrzaj>
    <derivirana_varijabla naziv="DomainObject.Predmet.OstaliListNazivFormated_1">
      <item>Valentina Baić Marinić</item>
      <item>Raiffeisenbank Austria d.d.</item>
      <item>ŽUPANIJSKO DRŽAVNO ODVJETNIŠTVO U ZAGREBU</item>
    </derivirana_varijabla>
  </DomainObject.Predmet.OstaliListNazivFormated>
  <DomainObject.Predmet.OstaliListNazivFormatedOIB>
    <izvorni_sadrzaj>
      <item>Valentina Baić Marinić, OIB 20951874661</item>
      <item>Raiffeisenbank Austria d.d., OIB 53056966535</item>
      <item>ŽUPANIJSKO DRŽAVNO ODVJETNIŠTVO U ZAGREBU, OIB 16488001145</item>
    </izvorni_sadrzaj>
    <derivirana_varijabla naziv="DomainObject.Predmet.OstaliListNazivFormatedOIB_1">
      <item>Valentina Baić Marinić, OIB 20951874661</item>
      <item>Raiffeisenbank Austria d.d., OIB 53056966535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SRETNO PLAVO SUNCE j.d.o.o.</izvorni_sadrzaj>
    <derivirana_varijabla naziv="DomainObject.Predmet.ProtustrankaIDrugi_1">SRETNO PLAVO SUNCE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SRETNO PLAVO SUNCE j.d.o.o., OIB 86948643401, Svetog Roka 7, 10000 Zagreb</izvorni_sadrzaj>
    <derivirana_varijabla naziv="DomainObject.Predmet.ProtustrankaIDrugiAdressOIB_1">SRETNO PLAVO SUNCE j.d.o.o., OIB 86948643401, Svetog Roka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SRETNO PLAVO SUNCE j.d.o.o.</item>
      <item>Valentina Baić Marinić</item>
      <item>Valentina Baić Marinić</item>
      <item>Raiffeisenbank Austria d.d.</item>
      <item>ŽUPANIJSKO DRŽAVNO ODVJETNIŠTVO U ZAGREBU</item>
    </izvorni_sadrzaj>
    <derivirana_varijabla naziv="DomainObject.Predmet.SudioniciListNaziv_1">
      <item>FINA Regionalni centar Zagreb</item>
      <item>SRETNO PLAVO SUNCE j.d.o.o.</item>
      <item>Valentina Baić Marinić</item>
      <item>Valentina Baić Marinić</item>
      <item>Raiffeisenbank Austria d.d.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SRETNO PLAVO SUNCE j.d.o.o., OIB 86948643401, Svetog Roka 7,10000 Zagreb</item>
      <item>Valentina Baić Marinić, OIB 20951874661, Kolodvorska Ulica 74,44320 Kutina</item>
      <item>Valentina Baić Marinić, OIB 20951874661, Kolodvorska Ulica 74,44320 Kutina</item>
      <item>Raiffeisenbank Austria d.d., OIB 53056966535, Magazinska cesta 69,10000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SRETNO PLAVO SUNCE j.d.o.o., OIB 86948643401, Svetog Roka 7,10000 Zagreb</item>
      <item>Valentina Baić Marinić, OIB 20951874661, Kolodvorska Ulica 74,44320 Kutina</item>
      <item>Valentina Baić Marinić, OIB 20951874661, Kolodvorska Ulica 74,44320 Kutina</item>
      <item>Raiffeisenbank Austria d.d., OIB 53056966535, Magazinska cesta 69,10000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86948643401</item>
      <item>, OIB 20951874661</item>
      <item>, OIB 20951874661</item>
      <item>, OIB 53056966535</item>
      <item>, OIB 16488001145</item>
    </izvorni_sadrzaj>
    <derivirana_varijabla naziv="DomainObject.Predmet.SudioniciListNazivOIB_1">
      <item>, OIB 85821130368</item>
      <item>, OIB 86948643401</item>
      <item>, OIB 20951874661</item>
      <item>, OIB 20951874661</item>
      <item>, OIB 53056966535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4016</properties:Characters>
  <properties:Lines>92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2017-04-20T12:14:00Z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2017-04-21T08:08:00Z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