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4f2d" w14:paraId="6c84f2d" w:rsidRDefault="00FD56DB" w:rsidP="00FD56DB" w:rsidR="00FD56D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56DB" w:rsidP="00FD56DB" w:rsidR="00FD56D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D56DB" w:rsidP="00FD56DB" w:rsidR="00FD56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D56DB" w:rsidP="00FD56DB" w:rsidR="00FD56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D56DB" w:rsidP="00FD56DB" w:rsidR="00FD56DB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D56DB" w:rsidP="00FD56DB" w:rsidR="00FD56D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FD56DB" w:rsidP="00FD56DB" w:rsidR="00FD56DB">
      <w:pPr>
        <w:jc w:val="center"/>
        <w:rPr>
          <w:rFonts w:cs="Times New Roman" w:eastAsia="Times New Roman"/>
          <w:szCs w:val="24"/>
        </w:rPr>
      </w:pPr>
    </w:p>
    <w:p w:rsidRDefault="00FD56DB" w:rsidP="00FD56DB" w:rsidR="00FD56D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FD56DB" w:rsidP="00FD56DB" w:rsidR="00FD56DB">
      <w:pPr>
        <w:rPr>
          <w:rFonts w:cs="Times New Roman" w:eastAsia="Times New Roman"/>
          <w:szCs w:val="24"/>
        </w:rPr>
      </w:pPr>
    </w:p>
    <w:p w:rsidRDefault="00FD56DB" w:rsidP="00FD56DB" w:rsidR="00FD56D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Adrijani Labinjan Skok,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TAXI PARENZO j. d. o. o. Poreč, Kate Pejnović 10, OIB </w:t>
      </w:r>
      <w:r w:rsidRPr="00FD56DB">
        <w:rPr>
          <w:rFonts w:cs="Times New Roman" w:eastAsia="Times New Roman"/>
        </w:rPr>
        <w:t>76592073736</w:t>
      </w:r>
      <w:r>
        <w:rPr>
          <w:rFonts w:cs="Times New Roman" w:eastAsia="Times New Roman"/>
        </w:rPr>
        <w:t xml:space="preserve">, MBS </w:t>
      </w:r>
      <w:r w:rsidRPr="00FD56DB">
        <w:rPr>
          <w:rFonts w:cs="Times New Roman" w:eastAsia="Times New Roman"/>
        </w:rPr>
        <w:t>040329352</w:t>
      </w:r>
      <w:r>
        <w:rPr>
          <w:rFonts w:cs="Times New Roman" w:eastAsia="Times New Roman"/>
          <w:szCs w:val="24"/>
        </w:rPr>
        <w:t>, 12. veljače 2018.</w:t>
      </w:r>
    </w:p>
    <w:p w:rsidRDefault="00FD56DB" w:rsidP="00FD56DB" w:rsidR="00FD56DB">
      <w:pPr>
        <w:rPr>
          <w:rFonts w:cs="Times New Roman" w:eastAsia="Times New Roman"/>
          <w:szCs w:val="24"/>
        </w:rPr>
      </w:pPr>
    </w:p>
    <w:p w:rsidRDefault="00FD56DB" w:rsidP="00FD56DB" w:rsidR="00FD56D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FD56DB" w:rsidP="00FD56DB" w:rsidR="00FD56DB">
      <w:pPr>
        <w:rPr>
          <w:rFonts w:cs="Times New Roman" w:eastAsia="Times New Roman"/>
          <w:szCs w:val="24"/>
        </w:rPr>
      </w:pPr>
    </w:p>
    <w:p w:rsidRDefault="00FD56DB" w:rsidP="00FD56DB" w:rsidR="00FD56D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TAXI PARENZO j. d. o. o. Poreč, Kate Pejnović 10, OIB </w:t>
      </w:r>
      <w:r w:rsidRPr="00FD56DB">
        <w:rPr>
          <w:rFonts w:cs="Times New Roman" w:eastAsia="Times New Roman"/>
        </w:rPr>
        <w:t>76592073736</w:t>
      </w:r>
      <w:r>
        <w:rPr>
          <w:rFonts w:cs="Times New Roman" w:eastAsia="Times New Roman"/>
        </w:rPr>
        <w:t xml:space="preserve">, MBS </w:t>
      </w:r>
      <w:r w:rsidRPr="00FD56DB">
        <w:rPr>
          <w:rFonts w:cs="Times New Roman" w:eastAsia="Times New Roman"/>
        </w:rPr>
        <w:t>040329352</w:t>
      </w:r>
      <w:r>
        <w:rPr>
          <w:rFonts w:cs="Times New Roman" w:eastAsia="Times New Roman"/>
          <w:szCs w:val="24"/>
        </w:rPr>
        <w:t>.</w:t>
      </w:r>
    </w:p>
    <w:p w:rsidRDefault="00FD56DB" w:rsidP="00FD56DB" w:rsidR="00FD56DB">
      <w:pPr>
        <w:rPr>
          <w:rFonts w:cs="Times New Roman" w:eastAsia="Times New Roman"/>
          <w:szCs w:val="24"/>
        </w:rPr>
      </w:pPr>
    </w:p>
    <w:p w:rsidRDefault="00FD56DB" w:rsidP="00FD56DB" w:rsidR="00FD56DB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>Mladen Novaković iz Pule, Štinjan, Baližerka 44, OIB 28857584241.</w:t>
      </w:r>
    </w:p>
    <w:p w:rsidRDefault="00FD56DB" w:rsidP="00FD56DB" w:rsidR="00FD56DB">
      <w:pPr>
        <w:rPr>
          <w:rFonts w:cs="Times New Roman" w:eastAsia="Times New Roman"/>
          <w:szCs w:val="20"/>
        </w:rPr>
      </w:pPr>
    </w:p>
    <w:p w:rsidRDefault="00FD56DB" w:rsidP="00FD56DB" w:rsidR="00FD56D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TAXI PARENZO j. d. o. o. Poreč, Kate Pejnović 10, OIB </w:t>
      </w:r>
      <w:r w:rsidRPr="00FD56DB">
        <w:rPr>
          <w:rFonts w:cs="Times New Roman" w:eastAsia="Times New Roman"/>
        </w:rPr>
        <w:t>76592073736</w:t>
      </w:r>
      <w:r>
        <w:rPr>
          <w:rFonts w:cs="Times New Roman" w:eastAsia="Times New Roman"/>
        </w:rPr>
        <w:t xml:space="preserve">, MBS </w:t>
      </w:r>
      <w:r w:rsidRPr="00FD56DB">
        <w:rPr>
          <w:rFonts w:cs="Times New Roman" w:eastAsia="Times New Roman"/>
        </w:rPr>
        <w:t>040329352</w:t>
      </w:r>
      <w:r>
        <w:rPr>
          <w:rFonts w:cs="Times New Roman" w:eastAsia="Times New Roman"/>
          <w:szCs w:val="24"/>
        </w:rPr>
        <w:t>.</w:t>
      </w:r>
    </w:p>
    <w:p w:rsidRDefault="00FD56DB" w:rsidP="00FD56DB" w:rsidR="00FD56DB">
      <w:pPr>
        <w:ind w:firstLine="709"/>
        <w:rPr>
          <w:rFonts w:cs="Times New Roman" w:eastAsia="Times New Roman"/>
          <w:szCs w:val="24"/>
        </w:rPr>
      </w:pPr>
    </w:p>
    <w:p w:rsidRDefault="00FD56DB" w:rsidP="00FD56DB" w:rsidR="00FD56D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TAXI PARENZO j. d. o. o. Poreč, Kate Pejnović 10, OIB </w:t>
      </w:r>
      <w:r w:rsidRPr="00FD56DB">
        <w:rPr>
          <w:rFonts w:cs="Times New Roman" w:eastAsia="Times New Roman"/>
        </w:rPr>
        <w:t>76592073736</w:t>
      </w:r>
      <w:r>
        <w:rPr>
          <w:rFonts w:cs="Times New Roman" w:eastAsia="Times New Roman"/>
        </w:rPr>
        <w:t xml:space="preserve">, MBS </w:t>
      </w:r>
      <w:r w:rsidRPr="00FD56DB">
        <w:rPr>
          <w:rFonts w:cs="Times New Roman" w:eastAsia="Times New Roman"/>
        </w:rPr>
        <w:t>040329352</w:t>
      </w:r>
      <w:r>
        <w:rPr>
          <w:rFonts w:cs="Times New Roman" w:eastAsia="Times New Roman"/>
          <w:szCs w:val="24"/>
        </w:rPr>
        <w:t>.</w:t>
      </w:r>
    </w:p>
    <w:p w:rsidRDefault="00FD56DB" w:rsidP="00FD56DB" w:rsidR="00FD56DB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FD56DB" w:rsidP="00FD56DB" w:rsidR="00FD56DB">
      <w:pPr>
        <w:rPr>
          <w:rFonts w:cs="Times New Roman" w:eastAsia="Times New Roman"/>
          <w:szCs w:val="24"/>
        </w:rPr>
      </w:pPr>
    </w:p>
    <w:p w:rsidRDefault="00FD56DB" w:rsidP="00FD56DB" w:rsidR="00FD56DB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FD56DB" w:rsidP="00FD56DB" w:rsidR="00FD56DB">
      <w:pPr>
        <w:ind w:firstLine="708"/>
        <w:rPr>
          <w:rFonts w:cs="Times New Roman" w:eastAsia="Times New Roman"/>
          <w:szCs w:val="24"/>
        </w:rPr>
      </w:pPr>
    </w:p>
    <w:p w:rsidRDefault="00FD56DB" w:rsidP="00FD56DB" w:rsidR="00FD56D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9. studenog 2017., na temelju čl. 429. st. 1. Stečajnog zakona (Narodne novine br. 71/15, 104/17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TAXI PARENZO j. d. o. o. Poreč</w:t>
      </w:r>
      <w:r>
        <w:rPr>
          <w:rFonts w:cs="Times New Roman" w:eastAsia="Times New Roman"/>
          <w:szCs w:val="24"/>
        </w:rPr>
        <w:t>.</w:t>
      </w:r>
    </w:p>
    <w:p w:rsidRDefault="00FD56DB" w:rsidP="00FD56DB" w:rsidR="00FD56DB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8. studenog 2017. imao neizvršene osnove za plaćanje u neprekinutom razdoblju od 120 dana u ukupnom iznosu 7.828,42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20. studenog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2 St-607/2017-3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stečajnog postupka iz čl. 431. SZ-a.</w:t>
      </w:r>
    </w:p>
    <w:p w:rsidRDefault="00FD56DB" w:rsidP="00FD56DB" w:rsidR="00FD56D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FD56DB" w:rsidP="00FD56DB" w:rsidR="00FD56D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FD56DB" w:rsidP="00FD56DB" w:rsidR="00FD56DB">
      <w:pPr>
        <w:rPr>
          <w:rFonts w:cs="Times New Roman" w:eastAsia="Times New Roman"/>
          <w:szCs w:val="24"/>
        </w:rPr>
      </w:pPr>
    </w:p>
    <w:p w:rsidRDefault="00FD56DB" w:rsidP="00FD56DB" w:rsidR="00FD56D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12. veljače 2018. </w:t>
      </w:r>
    </w:p>
    <w:p w:rsidRDefault="00FD56DB" w:rsidP="00FD56DB" w:rsidR="00FD56DB">
      <w:pPr>
        <w:rPr>
          <w:rFonts w:cs="Times New Roman" w:eastAsia="Times New Roman"/>
          <w:szCs w:val="24"/>
        </w:rPr>
      </w:pPr>
    </w:p>
    <w:p w:rsidRDefault="00FD56DB" w:rsidP="00FD56DB" w:rsidR="00FD56D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D56DB" w:rsidP="00FD56DB" w:rsidR="00FD56D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856C20">
        <w:rPr>
          <w:rFonts w:cs="Times New Roman" w:eastAsia="Times New Roman"/>
          <w:szCs w:val="24"/>
        </w:rPr>
        <w:t>, v. r.</w:t>
      </w:r>
    </w:p>
    <w:p w:rsidRDefault="00FD56DB" w:rsidP="00FD56DB" w:rsidR="00FD56DB">
      <w:pPr>
        <w:jc w:val="left"/>
        <w:rPr>
          <w:rFonts w:cs="Times New Roman" w:eastAsia="Times New Roman"/>
          <w:szCs w:val="24"/>
        </w:rPr>
      </w:pPr>
    </w:p>
    <w:p w:rsidRDefault="00FD56DB" w:rsidP="00FD56DB" w:rsidR="00FD56DB">
      <w:pPr>
        <w:jc w:val="left"/>
        <w:rPr>
          <w:rFonts w:cs="Times New Roman" w:eastAsia="Times New Roman"/>
          <w:szCs w:val="24"/>
        </w:rPr>
      </w:pPr>
    </w:p>
    <w:p w:rsidRDefault="00FD56DB" w:rsidP="00FD56DB" w:rsidR="00FD56D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FD56DB" w:rsidP="00FD56DB" w:rsidR="00FD56DB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D56DB" w:rsidP="00FD56DB" w:rsidR="00FD56D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FD56DB" w:rsidP="00FD56DB" w:rsidR="00FD56DB">
      <w:pPr>
        <w:rPr>
          <w:rFonts w:cs="Times New Roman" w:eastAsia="Times New Roman"/>
          <w:szCs w:val="24"/>
        </w:rPr>
      </w:pPr>
    </w:p>
    <w:p w:rsidRDefault="00FD56DB" w:rsidP="00FD56DB" w:rsidR="00FD56DB">
      <w:pPr>
        <w:rPr>
          <w:rFonts w:cs="Times New Roman" w:eastAsia="Times New Roman"/>
          <w:szCs w:val="24"/>
        </w:rPr>
      </w:pPr>
    </w:p>
    <w:p w:rsidRDefault="00FD56DB" w:rsidP="00FD56DB" w:rsidR="00FD56D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FD56DB" w:rsidP="00FD56DB" w:rsidR="00FD56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FD56DB" w:rsidP="00FD56DB" w:rsidR="00FD56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TAXI PARENZO j. d. o. o. Poreč, Kate Pejnović 10, </w:t>
      </w:r>
    </w:p>
    <w:p w:rsidRDefault="00FD56DB" w:rsidP="00FD56DB" w:rsidR="00FD56D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FD56DB" w:rsidP="00FD56DB" w:rsidR="00FD56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FD56DB" w:rsidP="00FD56DB" w:rsidR="00FD56D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>Mladen Novaković, Pula, Štinjan, Baližerka 44</w:t>
      </w:r>
      <w:r>
        <w:rPr>
          <w:rFonts w:cs="Times New Roman" w:eastAsia="Times New Roman"/>
          <w:szCs w:val="20"/>
        </w:rPr>
        <w:t xml:space="preserve">, </w:t>
      </w:r>
    </w:p>
    <w:p w:rsidRDefault="00FD56DB" w:rsidP="00FD56DB" w:rsidR="00FD56D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FD56DB" w:rsidP="00FD56DB" w:rsidR="00FD56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FD56DB" w:rsidP="00FD56DB" w:rsidR="00FD56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FD56DB" w:rsidP="00FD56DB" w:rsidR="00FD56DB"/>
    <w:p w:rsidRDefault="00FD56DB" w:rsidP="00FD56DB" w:rsidR="00FD56DB"/>
    <w:p w:rsidRDefault="00FD56DB" w:rsidP="00FD56DB" w:rsidR="00FD56DB"/>
    <w:p w:rsidRDefault="00856C20" w:rsidR="00893E47"/>
    <w:sectPr w:rsidSect="00A6778E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56DB" w:rsidP="00FD56DB" w:rsidR="00FD56DB">
      <w:r>
        <w:separator/>
      </w:r>
    </w:p>
  </w:endnote>
  <w:endnote w:id="0" w:type="continuationSeparator">
    <w:p w:rsidRDefault="00FD56DB" w:rsidP="00FD56DB" w:rsidR="00FD5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56DB" w:rsidP="00FD56DB" w:rsidR="00FD56DB">
      <w:r>
        <w:separator/>
      </w:r>
    </w:p>
  </w:footnote>
  <w:footnote w:id="0" w:type="continuationSeparator">
    <w:p w:rsidRDefault="00FD56DB" w:rsidP="00FD56DB" w:rsidR="00FD56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6DB" w:rsidP="005C06D5" w:rsidR="005C06D5">
    <w:pPr>
      <w:pStyle w:val="Zaglavlje"/>
    </w:pPr>
    <w:r>
      <w:tab/>
    </w:r>
    <w:r>
      <w:tab/>
      <w:t>2 St-607/2017-4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6DB" w:rsidR="00A6778E">
    <w:pPr>
      <w:pStyle w:val="Zaglavlje"/>
    </w:pPr>
    <w:r>
      <w:tab/>
    </w:r>
    <w:r>
      <w:tab/>
      <w:t>2 St-607/2017-4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7EF5"/>
    <w:rsid w:val="00237EF5"/>
    <w:rsid w:val="0047136B"/>
    <w:rsid w:val="00561B59"/>
    <w:rsid w:val="00856C20"/>
    <w:rsid w:val="00FD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56D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D56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56DB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56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56D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56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56D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6C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C2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56C2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56C2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56C2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56D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D56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56DB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56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56D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56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56D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6C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C2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56C2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56C2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56C2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2017.</izvorni_sadrzaj>
    <derivirana_varijabla naziv="DomainObject.Predmet.DatumOsnivanja_1">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St-607/2017</izvorni_sadrzaj>
    <derivirana_varijabla naziv="DomainObject.Predmet.OznakaBroj_1">St-607/2017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TAXI PARENZO j.d.o.o. POREČ</izvorni_sadrzaj>
    <derivirana_varijabla naziv="DomainObject.Predmet.ProtustrankaFormated_1">  TAXI PARENZO j.d.o.o. POREČ</derivirana_varijabla>
  </DomainObject.Predmet.ProtustrankaFormated>
  <DomainObject.Predmet.ProtustrankaFormatedOIB>
    <izvorni_sadrzaj>  TAXI PARENZO j.d.o.o. POREČ, OIB 76592073736</izvorni_sadrzaj>
    <derivirana_varijabla naziv="DomainObject.Predmet.ProtustrankaFormatedOIB_1">  TAXI PARENZO j.d.o.o. POREČ, OIB 76592073736</derivirana_varijabla>
  </DomainObject.Predmet.ProtustrankaFormatedOIB>
  <DomainObject.Predmet.ProtustrankaFormatedWithAdress>
    <izvorni_sadrzaj> TAXI PARENZO j.d.o.o. POREČ, Kate Pejnović 10, 52440 Poreč</izvorni_sadrzaj>
    <derivirana_varijabla naziv="DomainObject.Predmet.ProtustrankaFormatedWithAdress_1"> TAXI PARENZO j.d.o.o. POREČ, Kate Pejnović 10, 52440 Poreč</derivirana_varijabla>
  </DomainObject.Predmet.ProtustrankaFormatedWithAdress>
  <DomainObject.Predmet.ProtustrankaFormatedWithAdressOIB>
    <izvorni_sadrzaj> TAXI PARENZO j.d.o.o. POREČ, OIB 76592073736, Kate Pejnović 10, 52440 Poreč</izvorni_sadrzaj>
    <derivirana_varijabla naziv="DomainObject.Predmet.ProtustrankaFormatedWithAdressOIB_1"> TAXI PARENZO j.d.o.o. POREČ, OIB 76592073736, Kate Pejnović 10, 52440 Poreč</derivirana_varijabla>
  </DomainObject.Predmet.ProtustrankaFormatedWithAdressOIB>
  <DomainObject.Predmet.ProtustrankaWithAdress>
    <izvorni_sadrzaj>TAXI PARENZO j.d.o.o. POREČ Kate Pejnović 10, 52440 Poreč</izvorni_sadrzaj>
    <derivirana_varijabla naziv="DomainObject.Predmet.ProtustrankaWithAdress_1">TAXI PARENZO j.d.o.o. POREČ Kate Pejnović 10, 52440 Poreč</derivirana_varijabla>
  </DomainObject.Predmet.ProtustrankaWithAdress>
  <DomainObject.Predmet.ProtustrankaWithAdressOIB>
    <izvorni_sadrzaj>TAXI PARENZO j.d.o.o. POREČ, OIB 76592073736, Kate Pejnović 10, 52440 Poreč</izvorni_sadrzaj>
    <derivirana_varijabla naziv="DomainObject.Predmet.ProtustrankaWithAdressOIB_1">TAXI PARENZO j.d.o.o. POREČ, OIB 76592073736, Kate Pejnović 10, 52440 Poreč</derivirana_varijabla>
  </DomainObject.Predmet.ProtustrankaWithAdressOIB>
  <DomainObject.Predmet.ProtustrankaNazivFormated>
    <izvorni_sadrzaj>TAXI PARENZO j.d.o.o. POREČ</izvorni_sadrzaj>
    <derivirana_varijabla naziv="DomainObject.Predmet.ProtustrankaNazivFormated_1">TAXI PARENZO j.d.o.o. POREČ</derivirana_varijabla>
  </DomainObject.Predmet.ProtustrankaNazivFormated>
  <DomainObject.Predmet.ProtustrankaNazivFormatedOIB>
    <izvorni_sadrzaj>TAXI PARENZO j.d.o.o. POREČ, OIB 76592073736</izvorni_sadrzaj>
    <derivirana_varijabla naziv="DomainObject.Predmet.ProtustrankaNazivFormatedOIB_1">TAXI PARENZO j.d.o.o. POREČ, OIB 76592073736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7828.42</izvorni_sadrzaj>
    <derivirana_varijabla naziv="DomainObject.Predmet.TrenutnaVrijednost_1">7828.42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TAXI PARENZO j.d.o.o. POREČ</item>
    </izvorni_sadrzaj>
    <derivirana_varijabla naziv="DomainObject.Predmet.ProtuStrankaListFormated_1">
      <item>TAXI PARENZO j.d.o.o. POREČ</item>
    </derivirana_varijabla>
  </DomainObject.Predmet.ProtuStrankaListFormated>
  <DomainObject.Predmet.ProtuStrankaListFormatedOIB>
    <izvorni_sadrzaj>
      <item>TAXI PARENZO j.d.o.o. POREČ, OIB 76592073736</item>
    </izvorni_sadrzaj>
    <derivirana_varijabla naziv="DomainObject.Predmet.ProtuStrankaListFormatedOIB_1">
      <item>TAXI PARENZO j.d.o.o. POREČ, OIB 76592073736</item>
    </derivirana_varijabla>
  </DomainObject.Predmet.ProtuStrankaListFormatedOIB>
  <DomainObject.Predmet.ProtuStrankaListFormatedWithAdress>
    <izvorni_sadrzaj>
      <item>TAXI PARENZO j.d.o.o. POREČ, Kate Pejnović 10, 52440 Poreč</item>
    </izvorni_sadrzaj>
    <derivirana_varijabla naziv="DomainObject.Predmet.ProtuStrankaListFormatedWithAdress_1">
      <item>TAXI PARENZO j.d.o.o. POREČ, Kate Pejnović 10, 52440 Poreč</item>
    </derivirana_varijabla>
  </DomainObject.Predmet.ProtuStrankaListFormatedWithAdress>
  <DomainObject.Predmet.ProtuStrankaListFormatedWithAdressOIB>
    <izvorni_sadrzaj>
      <item>TAXI PARENZO j.d.o.o. POREČ, OIB 76592073736, Kate Pejnović 10, 52440 Poreč</item>
    </izvorni_sadrzaj>
    <derivirana_varijabla naziv="DomainObject.Predmet.ProtuStrankaListFormatedWithAdressOIB_1">
      <item>TAXI PARENZO j.d.o.o. POREČ, OIB 76592073736, Kate Pejnović 10, 52440 Poreč</item>
    </derivirana_varijabla>
  </DomainObject.Predmet.ProtuStrankaListFormatedWithAdressOIB>
  <DomainObject.Predmet.ProtuStrankaListNazivFormated>
    <izvorni_sadrzaj>
      <item>TAXI PARENZO j.d.o.o. POREČ</item>
    </izvorni_sadrzaj>
    <derivirana_varijabla naziv="DomainObject.Predmet.ProtuStrankaListNazivFormated_1">
      <item>TAXI PARENZO j.d.o.o. POREČ</item>
    </derivirana_varijabla>
  </DomainObject.Predmet.ProtuStrankaListNazivFormated>
  <DomainObject.Predmet.ProtuStrankaListNazivFormatedOIB>
    <izvorni_sadrzaj>
      <item>TAXI PARENZO j.d.o.o. POREČ, OIB 76592073736</item>
    </izvorni_sadrzaj>
    <derivirana_varijabla naziv="DomainObject.Predmet.ProtuStrankaListNazivFormatedOIB_1">
      <item>TAXI PARENZO j.d.o.o. POREČ, OIB 76592073736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TAXI PARENZO j.d.o.o. POREČ</izvorni_sadrzaj>
    <derivirana_varijabla naziv="DomainObject.Predmet.ProtustrankaIDrugi_1">TAXI PARENZO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TAXI PARENZO j.d.o.o. POREČ, OIB 76592073736, Kate Pejnović 10, 52440 Poreč</izvorni_sadrzaj>
    <derivirana_varijabla naziv="DomainObject.Predmet.ProtustrankaIDrugiAdressOIB_1">TAXI PARENZO j.d.o.o. POREČ, OIB 76592073736, Kate Pejnović 10,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TAXI PARENZO j.d.o.o. POREČ</item>
    </izvorni_sadrzaj>
    <derivirana_varijabla naziv="DomainObject.Predmet.SudioniciListNaziv_1">
      <item>FINANCIJSKA AGENCIJA, RC RIJEKA, PODRUŽNICA PULA, PULA</item>
      <item>TAXI PARENZO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TAXI PARENZO j.d.o.o. POREČ, OIB 76592073736, Kate Pejnović 10,52440 Poreč</item>
    </izvorni_sadrzaj>
    <derivirana_varijabla naziv="DomainObject.Predmet.SudioniciListAdressOIB_1">
      <item>FINANCIJSKA AGENCIJA, RC RIJEKA, PODRUŽNICA PULA, PULA, OIB 85821130368, F. Kurelca 8,51000 Rijeka</item>
      <item>TAXI PARENZO j.d.o.o. POREČ, OIB 76592073736, Kate Pejnović 10,52440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76592073736</item>
    </izvorni_sadrzaj>
    <derivirana_varijabla naziv="DomainObject.Predmet.SudioniciListNazivOIB_1">
      <item>, OIB 85821130368</item>
      <item>, OIB 76592073736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3642</properties:Characters>
  <properties:Lines>89</properties:Lines>
  <properties:Paragraphs>31</properties:Paragraphs>
  <properties:TotalTime>3</properties:TotalTime>
  <properties:ScaleCrop>false</properties:ScaleCrop>
  <properties:LinksUpToDate>false</properties:LinksUpToDate>
  <properties:CharactersWithSpaces>4359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2018-02-07T11:40:00Z</dcterms:created>
  <dc:creator>Morena Brajuha</dc:creator>
  <dc:description/>
  <cp:keywords/>
  <cp:lastModifiedBy>Jasmina Matika</cp:lastModifiedBy>
  <cp:lastPrinted>2018-02-07T11:46:00Z</cp:lastPrinted>
  <dcterms:modified xmlns:xsi="http://www.w3.org/2001/XMLSchema-instance" xsi:type="dcterms:W3CDTF">2018-02-12T06:33:00Z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