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2bb124" w14:paraId="b2bb124" w:rsidRDefault="00B0124F" w:rsidP="008046AA" w:rsidR="008046AA">
      <w:pPr>
        <w15:collapsed w:val="false"/>
      </w:pPr>
      <w:bookmarkStart w:name="_GoBack" w:id="0"/>
      <w:bookmarkEnd w:id="0"/>
      <w:r w:rsidRPr="00062348">
        <w:tab/>
      </w:r>
      <w:r w:rsidR="008046AA">
        <w:t xml:space="preserve">     </w:t>
      </w:r>
      <w:r w:rsidR="008046AA">
        <w:rPr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046AA" w:rsidP="008046AA" w:rsidR="008046AA">
      <w:pPr>
        <w:rPr>
          <w:szCs w:val="20"/>
          <w:lang w:val="en-AU"/>
        </w:rPr>
      </w:pPr>
      <w:r>
        <w:rPr>
          <w:szCs w:val="20"/>
          <w:lang w:val="en-AU"/>
        </w:rPr>
        <w:t xml:space="preserve">    REPUBLIKA HRVATSKA</w:t>
      </w:r>
    </w:p>
    <w:p w:rsidRDefault="008046AA" w:rsidP="008046AA" w:rsidR="008046AA">
      <w:pPr>
        <w:rPr>
          <w:szCs w:val="20"/>
          <w:lang w:val="en-AU"/>
        </w:rPr>
      </w:pPr>
      <w:r>
        <w:rPr>
          <w:szCs w:val="20"/>
          <w:lang w:val="en-AU"/>
        </w:rPr>
        <w:t>TRGOVAČKI SUD U PAZINU</w:t>
      </w:r>
    </w:p>
    <w:p w:rsidRDefault="008046AA" w:rsidP="008046AA" w:rsidR="008046AA">
      <w:pPr>
        <w:rPr>
          <w:szCs w:val="20"/>
          <w:lang w:val="en-AU"/>
        </w:rPr>
      </w:pPr>
      <w:r>
        <w:rPr>
          <w:szCs w:val="20"/>
          <w:lang w:val="en-AU"/>
        </w:rPr>
        <w:tab/>
      </w:r>
      <w:proofErr w:type="spellStart"/>
      <w:r>
        <w:rPr>
          <w:szCs w:val="20"/>
          <w:lang w:val="en-AU"/>
        </w:rPr>
        <w:t>Dršćevka</w:t>
      </w:r>
      <w:proofErr w:type="spellEnd"/>
      <w:r>
        <w:rPr>
          <w:szCs w:val="20"/>
          <w:lang w:val="en-AU"/>
        </w:rPr>
        <w:t xml:space="preserve"> 1, </w:t>
      </w:r>
      <w:proofErr w:type="spellStart"/>
      <w:r>
        <w:rPr>
          <w:szCs w:val="20"/>
          <w:lang w:val="en-AU"/>
        </w:rPr>
        <w:t>Pazin</w:t>
      </w:r>
      <w:proofErr w:type="spellEnd"/>
    </w:p>
    <w:p w:rsidRDefault="00201EF7" w:rsidP="008046AA" w:rsidR="00201EF7" w:rsidRPr="00062348">
      <w:pPr>
        <w:rPr>
          <w:rStyle w:val="Brojstranice"/>
        </w:rPr>
      </w:pPr>
    </w:p>
    <w:p w:rsidRDefault="00B243FD" w:rsidP="00B243FD" w:rsidR="00922021" w:rsidRPr="00062348">
      <w:pPr>
        <w:jc w:val="center"/>
        <w:rPr>
          <w:rStyle w:val="Brojstranice"/>
        </w:rPr>
      </w:pPr>
      <w:r w:rsidRPr="00062348">
        <w:rPr>
          <w:rStyle w:val="Brojstranice"/>
        </w:rPr>
        <w:t>Z A K L J U Č A K</w:t>
      </w:r>
    </w:p>
    <w:p w:rsidRDefault="00B243FD" w:rsidP="00B243FD" w:rsidR="00B243FD" w:rsidRPr="00062348">
      <w:pPr>
        <w:jc w:val="center"/>
        <w:rPr>
          <w:rStyle w:val="Brojstranice"/>
        </w:rPr>
      </w:pPr>
    </w:p>
    <w:p w:rsidRDefault="00CF6251" w:rsidP="00CF6251" w:rsidR="00255536">
      <w:pPr>
        <w:jc w:val="both"/>
      </w:pPr>
      <w:r w:rsidRPr="00062348">
        <w:tab/>
      </w:r>
      <w:r w:rsidR="00787BE0" w:rsidRPr="00787BE0">
        <w:t>Trgo</w:t>
      </w:r>
      <w:r w:rsidR="008046AA">
        <w:t>vački sud u Pazinu, po stečajnoj</w:t>
      </w:r>
      <w:r w:rsidR="00787BE0" w:rsidRPr="00787BE0">
        <w:t xml:space="preserve"> su</w:t>
      </w:r>
      <w:r w:rsidR="008046AA">
        <w:t xml:space="preserve">tkinji </w:t>
      </w:r>
      <w:proofErr w:type="spellStart"/>
      <w:r w:rsidR="008046AA">
        <w:t>Tijani</w:t>
      </w:r>
      <w:proofErr w:type="spellEnd"/>
      <w:r w:rsidR="008046AA">
        <w:t xml:space="preserve"> Licul</w:t>
      </w:r>
      <w:r w:rsidR="00787BE0" w:rsidRPr="00787BE0">
        <w:t xml:space="preserve">, u stečajnom postupku nad </w:t>
      </w:r>
      <w:r w:rsidR="001520E8">
        <w:t xml:space="preserve">stečajnim dužnikom </w:t>
      </w:r>
      <w:r w:rsidR="001520E8">
        <w:rPr>
          <w:color w:val="000000"/>
        </w:rPr>
        <w:t xml:space="preserve">VILLE KOC. d.o.o. „u stečaju“, Poreč, Karla </w:t>
      </w:r>
      <w:proofErr w:type="spellStart"/>
      <w:r w:rsidR="001520E8">
        <w:rPr>
          <w:color w:val="000000"/>
        </w:rPr>
        <w:t>Huguesa</w:t>
      </w:r>
      <w:proofErr w:type="spellEnd"/>
      <w:r w:rsidR="001520E8">
        <w:rPr>
          <w:color w:val="000000"/>
        </w:rPr>
        <w:t xml:space="preserve"> 28, OIB: 29844031075</w:t>
      </w:r>
      <w:r w:rsidR="00787BE0" w:rsidRPr="00787BE0">
        <w:t xml:space="preserve">, </w:t>
      </w:r>
      <w:r w:rsidR="001520E8">
        <w:t>dana 16</w:t>
      </w:r>
      <w:r w:rsidR="008046AA">
        <w:t xml:space="preserve">. </w:t>
      </w:r>
      <w:r w:rsidR="001520E8">
        <w:t>siječnja</w:t>
      </w:r>
      <w:r w:rsidR="008046AA">
        <w:t xml:space="preserve"> 201</w:t>
      </w:r>
      <w:r w:rsidR="001520E8">
        <w:t>8</w:t>
      </w:r>
      <w:r w:rsidR="008046AA">
        <w:t xml:space="preserve">., </w:t>
      </w:r>
    </w:p>
    <w:p w:rsidRDefault="00787BE0" w:rsidP="00CF6251" w:rsidR="00787BE0" w:rsidRPr="00062348">
      <w:pPr>
        <w:jc w:val="both"/>
      </w:pPr>
    </w:p>
    <w:p w:rsidRDefault="00A12E21" w:rsidP="00A0482D" w:rsidR="00A0482D" w:rsidRPr="00062348">
      <w:pPr>
        <w:jc w:val="center"/>
      </w:pPr>
      <w:r w:rsidRPr="00062348">
        <w:t>z a k l j u č</w:t>
      </w:r>
      <w:r w:rsidR="00A0482D" w:rsidRPr="00062348">
        <w:t xml:space="preserve"> i o   j e</w:t>
      </w:r>
    </w:p>
    <w:p w:rsidRDefault="00A0482D" w:rsidP="00A0482D" w:rsidR="00A0482D" w:rsidRPr="00062348">
      <w:pPr>
        <w:jc w:val="both"/>
      </w:pPr>
    </w:p>
    <w:p w:rsidRDefault="00787BE0" w:rsidP="00CF6251" w:rsidR="00787BE0">
      <w:pPr>
        <w:jc w:val="both"/>
      </w:pPr>
    </w:p>
    <w:p w:rsidRDefault="008046AA" w:rsidP="00CF6251" w:rsidR="00CF6251" w:rsidRPr="00062348">
      <w:pPr>
        <w:jc w:val="both"/>
      </w:pPr>
      <w:r>
        <w:tab/>
      </w:r>
      <w:r w:rsidR="00A36458">
        <w:t xml:space="preserve">Poziva se FINANCIJSKA AGENCIJA da u roku od osam dana od primitka ovog zaključka naslovnom sudu, pozivom na </w:t>
      </w:r>
      <w:proofErr w:type="spellStart"/>
      <w:r w:rsidR="00A36458">
        <w:t>posl</w:t>
      </w:r>
      <w:proofErr w:type="spellEnd"/>
      <w:r w:rsidR="00A36458">
        <w:t xml:space="preserve">. broj: 4 St-858/2016 dostavi </w:t>
      </w:r>
      <w:r w:rsidR="00E03DB8">
        <w:t xml:space="preserve">broj </w:t>
      </w:r>
      <w:r w:rsidR="00A36458">
        <w:t>račun</w:t>
      </w:r>
      <w:r w:rsidR="00E03DB8">
        <w:t>a</w:t>
      </w:r>
      <w:r w:rsidR="00A36458">
        <w:t xml:space="preserve"> za uplatu predujma za pokriće troškova provedbe prodaje elektroničkom javnom dražbom, a koji troškovi će se predujmiti iz Fonda za namirenje troškova stečajnog postupka. </w:t>
      </w:r>
      <w:r w:rsidR="00CF6251" w:rsidRPr="00062348">
        <w:t xml:space="preserve">  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922021" w:rsidR="00922021" w:rsidRPr="00062348">
      <w:pPr>
        <w:ind w:left="2160"/>
        <w:jc w:val="both"/>
        <w:rPr>
          <w:spacing w:val="8"/>
        </w:rPr>
      </w:pPr>
      <w:r w:rsidRPr="00062348">
        <w:rPr>
          <w:spacing w:val="8"/>
        </w:rPr>
        <w:t xml:space="preserve">     </w:t>
      </w:r>
      <w:r w:rsidR="000F51C5" w:rsidRPr="00062348">
        <w:rPr>
          <w:spacing w:val="8"/>
        </w:rPr>
        <w:t xml:space="preserve">          </w:t>
      </w:r>
      <w:r w:rsidRPr="00062348">
        <w:rPr>
          <w:spacing w:val="8"/>
        </w:rPr>
        <w:t xml:space="preserve">U Pazinu, </w:t>
      </w:r>
      <w:r w:rsidR="00E03DB8">
        <w:rPr>
          <w:spacing w:val="8"/>
        </w:rPr>
        <w:t>16</w:t>
      </w:r>
      <w:r w:rsidRPr="00062348">
        <w:rPr>
          <w:spacing w:val="8"/>
        </w:rPr>
        <w:t xml:space="preserve">. </w:t>
      </w:r>
      <w:r w:rsidR="00E03DB8">
        <w:rPr>
          <w:spacing w:val="8"/>
        </w:rPr>
        <w:t>siječnja</w:t>
      </w:r>
      <w:r w:rsidR="001E3BA2" w:rsidRPr="00062348">
        <w:rPr>
          <w:spacing w:val="8"/>
        </w:rPr>
        <w:t xml:space="preserve"> </w:t>
      </w:r>
      <w:r w:rsidRPr="00062348">
        <w:rPr>
          <w:spacing w:val="8"/>
        </w:rPr>
        <w:t>201</w:t>
      </w:r>
      <w:r w:rsidR="00E03DB8">
        <w:rPr>
          <w:spacing w:val="8"/>
        </w:rPr>
        <w:t>8</w:t>
      </w:r>
      <w:r w:rsidRPr="00062348">
        <w:rPr>
          <w:spacing w:val="8"/>
        </w:rPr>
        <w:t>.</w:t>
      </w:r>
    </w:p>
    <w:p w:rsidRDefault="001E3BA2" w:rsidP="00922021" w:rsidR="001E3BA2" w:rsidRPr="00062348">
      <w:pPr>
        <w:ind w:left="2160"/>
        <w:jc w:val="both"/>
        <w:rPr>
          <w:spacing w:val="8"/>
        </w:rPr>
      </w:pPr>
    </w:p>
    <w:p w:rsidRDefault="00922021" w:rsidP="004A574D" w:rsidR="004A574D">
      <w:pPr>
        <w:rPr>
          <w:spacing w:val="8"/>
        </w:rPr>
      </w:pPr>
      <w:r w:rsidRPr="00062348">
        <w:rPr>
          <w:spacing w:val="8"/>
        </w:rPr>
        <w:t xml:space="preserve">                                                                         </w:t>
      </w:r>
      <w:r w:rsidRPr="00062348">
        <w:rPr>
          <w:spacing w:val="8"/>
        </w:rPr>
        <w:tab/>
      </w:r>
    </w:p>
    <w:p w:rsidRDefault="004A574D" w:rsidP="004A574D" w:rsidR="004A574D">
      <w:pPr>
        <w:rPr>
          <w:spacing w:val="8"/>
        </w:rPr>
      </w:pP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>Sutkinja:</w:t>
      </w:r>
    </w:p>
    <w:p w:rsidRDefault="004A574D" w:rsidP="004A574D" w:rsidR="00DD3E6D" w:rsidRPr="00062348">
      <w:pPr>
        <w:rPr>
          <w:spacing w:val="8"/>
        </w:rPr>
      </w:pP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</w:r>
      <w:r>
        <w:rPr>
          <w:spacing w:val="8"/>
        </w:rPr>
        <w:tab/>
        <w:t>Tijana Licul</w:t>
      </w:r>
      <w:r w:rsidR="008C74C6">
        <w:t>, v. r.</w:t>
      </w:r>
      <w:r w:rsidR="00A0482D" w:rsidRPr="00062348">
        <w:tab/>
      </w:r>
      <w:r w:rsidR="00A0482D" w:rsidRPr="00062348">
        <w:tab/>
      </w:r>
      <w:r w:rsidR="00A0482D" w:rsidRPr="00062348">
        <w:tab/>
      </w:r>
    </w:p>
    <w:p w:rsidRDefault="00A72B9C" w:rsidP="00A0482D" w:rsidR="00A72B9C" w:rsidRPr="00062348">
      <w:pPr>
        <w:jc w:val="both"/>
      </w:pPr>
    </w:p>
    <w:p w:rsidRDefault="00A72B9C" w:rsidP="00A0482D" w:rsidR="00A72B9C" w:rsidRPr="00062348">
      <w:pPr>
        <w:jc w:val="both"/>
      </w:pPr>
    </w:p>
    <w:p w:rsidRDefault="00BC3390" w:rsidP="00A0482D" w:rsidR="00BC3390" w:rsidRPr="00062348">
      <w:pPr>
        <w:jc w:val="both"/>
      </w:pPr>
    </w:p>
    <w:p w:rsidRDefault="001E3BA2" w:rsidP="00A0482D" w:rsidR="001E3BA2" w:rsidRPr="00062348">
      <w:pPr>
        <w:jc w:val="both"/>
      </w:pPr>
    </w:p>
    <w:p w:rsidRDefault="007D7C33" w:rsidP="007D7C33" w:rsidR="007D7C33" w:rsidRPr="00062348">
      <w:pPr>
        <w:jc w:val="both"/>
      </w:pPr>
      <w:r w:rsidRPr="00062348">
        <w:t xml:space="preserve">UPUTA O PRAVNOM LIJEKU: </w:t>
      </w:r>
    </w:p>
    <w:p w:rsidRDefault="001E3BA2" w:rsidP="007D7C33" w:rsidR="007D7C33" w:rsidRPr="00062348">
      <w:pPr>
        <w:jc w:val="both"/>
      </w:pPr>
      <w:r w:rsidRPr="00062348">
        <w:t>P</w:t>
      </w:r>
      <w:r w:rsidR="007D7C33" w:rsidRPr="00062348">
        <w:t>rotiv ovog zaključka nije dopušten</w:t>
      </w:r>
      <w:r w:rsidRPr="00062348">
        <w:t xml:space="preserve"> pravni lijek (čl. 19. st. 7. Stečajnog zakona)</w:t>
      </w:r>
      <w:r w:rsidR="007D7C33" w:rsidRPr="00062348">
        <w:t xml:space="preserve">. </w:t>
      </w:r>
    </w:p>
    <w:p w:rsidRDefault="007D7C33" w:rsidP="007D7C33" w:rsidR="007D7C33" w:rsidRPr="00062348">
      <w:pPr>
        <w:jc w:val="both"/>
      </w:pPr>
    </w:p>
    <w:p w:rsidRDefault="00787BE0" w:rsidP="00787BE0" w:rsidR="00787BE0">
      <w:pPr>
        <w:jc w:val="both"/>
      </w:pPr>
      <w:r>
        <w:t xml:space="preserve">DNA:  </w:t>
      </w:r>
    </w:p>
    <w:p w:rsidRDefault="00787BE0" w:rsidP="00787BE0" w:rsidR="00787BE0">
      <w:pPr>
        <w:jc w:val="both"/>
      </w:pPr>
      <w:r>
        <w:t>-  e-oglasna ploča (8 dana)</w:t>
      </w:r>
    </w:p>
    <w:p w:rsidRDefault="00E03DB8" w:rsidP="00787BE0" w:rsidR="00E03DB8">
      <w:pPr>
        <w:jc w:val="both"/>
      </w:pPr>
      <w:r>
        <w:t>- FINA, RC RIJEKA, F. Kurelca 8</w:t>
      </w:r>
    </w:p>
    <w:p w:rsidRDefault="0076475B" w:rsidP="00787BE0" w:rsidR="0076475B">
      <w:pPr>
        <w:jc w:val="both"/>
      </w:pPr>
    </w:p>
    <w:p w:rsidRDefault="009570F2" w:rsidP="00787BE0" w:rsidR="009570F2" w:rsidRPr="00062348">
      <w:pPr>
        <w:jc w:val="both"/>
      </w:pPr>
    </w:p>
    <w:sectPr w:rsidSect="00201EF7" w:rsidR="009570F2" w:rsidRPr="00062348">
      <w:headerReference w:type="even" r:id="rId10"/>
      <w:headerReference w:type="default" r:id="rId11"/>
      <w:headerReference w:type="first" r:id="rId12"/>
      <w:pgSz w:h="16838" w:w="11906"/>
      <w:pgMar w:gutter="0" w:footer="709" w:header="709" w:left="1418" w:bottom="1077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5031B" w:rsidR="00B5031B">
      <w:r>
        <w:separator/>
      </w:r>
    </w:p>
  </w:endnote>
  <w:endnote w:id="0" w:type="continuationSeparator">
    <w:p w:rsidRDefault="00B5031B" w:rsidR="00B5031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5031B" w:rsidR="00B5031B">
      <w:r>
        <w:separator/>
      </w:r>
    </w:p>
  </w:footnote>
  <w:footnote w:id="0" w:type="continuationSeparator">
    <w:p w:rsidRDefault="00B5031B" w:rsidR="00B5031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568B" w:rsidR="0008568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568B" w:rsidP="00533116" w:rsidR="0008568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87BE0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F030EE" w:rsidR="0008568B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255536" w:rsidRPr="00255536">
      <w:rPr>
        <w:rStyle w:val="Brojstranice"/>
      </w:rPr>
      <w:t>Posl. br. 10 St-440/16-46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030EE" w:rsidR="00F030EE">
    <w:pPr>
      <w:pStyle w:val="Zaglavlje"/>
    </w:pPr>
    <w:r>
      <w:rPr>
        <w:rStyle w:val="Brojstranice"/>
      </w:rPr>
      <w:tab/>
    </w:r>
    <w:r>
      <w:rPr>
        <w:rStyle w:val="Brojstranice"/>
      </w:rPr>
      <w:tab/>
    </w:r>
    <w:r w:rsidR="00787BE0">
      <w:rPr>
        <w:rStyle w:val="Brojstranice"/>
      </w:rPr>
      <w:t xml:space="preserve">Posl.br. </w:t>
    </w:r>
    <w:r w:rsidR="001520E8">
      <w:rPr>
        <w:rStyle w:val="Brojstranice"/>
      </w:rPr>
      <w:t>4 St-858/2016-59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5F9A70"/>
    <w:multiLevelType w:val="singleLevel"/>
    <w:tmpl w:val="09577BBF"/>
    <w:lvl w:ilvl="0">
      <w:start w:val="2"/>
      <w:numFmt w:val="decimal"/>
      <w:lvlText w:val="%1."/>
      <w:lvlJc w:val="left"/>
      <w:pPr>
        <w:tabs>
          <w:tab w:pos="792" w:val="num"/>
        </w:tabs>
        <w:ind w:hanging="288" w:left="792"/>
      </w:pPr>
      <w:rPr>
        <w:sz w:val="23"/>
        <w:szCs w:val="23"/>
      </w:rPr>
    </w:lvl>
  </w:abstractNum>
  <w:abstractNum w:abstractNumId="1">
    <w:nsid w:val="226A785A"/>
    <w:multiLevelType w:val="hybridMultilevel"/>
    <w:tmpl w:val="6B121E8A"/>
    <w:lvl w:tplc="E2E02E02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4DB1514A"/>
    <w:multiLevelType w:val="hybridMultilevel"/>
    <w:tmpl w:val="6150AEA8"/>
    <w:lvl w:tplc="7CF656C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  <w:lvlOverride w:ilvl="0">
      <w:startOverride w:val="2"/>
    </w:lvlOverride>
  </w:num>
  <w:num w:numId="4">
    <w:abstractNumId w:val="0"/>
    <w:lvlOverride w:ilvl="0">
      <w:lvl w:ilvl="0">
        <w:start w:val="2"/>
        <w:numFmt w:val="decimal"/>
        <w:lvlText w:val="%1."/>
        <w:lvlJc w:val="left"/>
        <w:pPr>
          <w:tabs>
            <w:tab w:pos="792" w:val="num"/>
          </w:tabs>
          <w:ind w:hanging="288" w:left="792"/>
        </w:pPr>
        <w:rPr>
          <w:sz w:val="23"/>
          <w:szCs w:val="23"/>
        </w:rPr>
      </w:lvl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ocumentProtection w:enforcement="false" w:edit="readOnly"/>
  <w:defaultTabStop w:val="708"/>
  <w:hyphenationZone w:val="425"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3B9E"/>
    <w:rsid w:val="0004012D"/>
    <w:rsid w:val="000526DF"/>
    <w:rsid w:val="000533F6"/>
    <w:rsid w:val="0005705E"/>
    <w:rsid w:val="00062348"/>
    <w:rsid w:val="00063B9E"/>
    <w:rsid w:val="0008568B"/>
    <w:rsid w:val="000F51C5"/>
    <w:rsid w:val="001042C4"/>
    <w:rsid w:val="00126181"/>
    <w:rsid w:val="00137E4E"/>
    <w:rsid w:val="00150C2A"/>
    <w:rsid w:val="001520E8"/>
    <w:rsid w:val="00154F6D"/>
    <w:rsid w:val="001A0C71"/>
    <w:rsid w:val="001E3BA2"/>
    <w:rsid w:val="001F6337"/>
    <w:rsid w:val="00201A05"/>
    <w:rsid w:val="00201EF7"/>
    <w:rsid w:val="00255536"/>
    <w:rsid w:val="002B74A3"/>
    <w:rsid w:val="002C6219"/>
    <w:rsid w:val="00312B2F"/>
    <w:rsid w:val="0032199C"/>
    <w:rsid w:val="00367BD6"/>
    <w:rsid w:val="003B5158"/>
    <w:rsid w:val="00493F50"/>
    <w:rsid w:val="004A574D"/>
    <w:rsid w:val="004B73E9"/>
    <w:rsid w:val="004D131B"/>
    <w:rsid w:val="004E0349"/>
    <w:rsid w:val="004F162A"/>
    <w:rsid w:val="00516732"/>
    <w:rsid w:val="00521AFF"/>
    <w:rsid w:val="00532D8E"/>
    <w:rsid w:val="00533116"/>
    <w:rsid w:val="005A0F10"/>
    <w:rsid w:val="005B4371"/>
    <w:rsid w:val="005D1696"/>
    <w:rsid w:val="005E6D02"/>
    <w:rsid w:val="006003E4"/>
    <w:rsid w:val="006431C0"/>
    <w:rsid w:val="0065500E"/>
    <w:rsid w:val="00662157"/>
    <w:rsid w:val="00681BBF"/>
    <w:rsid w:val="006B35DE"/>
    <w:rsid w:val="006D7016"/>
    <w:rsid w:val="00734274"/>
    <w:rsid w:val="007523BA"/>
    <w:rsid w:val="0076475B"/>
    <w:rsid w:val="00786836"/>
    <w:rsid w:val="00787BE0"/>
    <w:rsid w:val="007D7C33"/>
    <w:rsid w:val="007E3E6F"/>
    <w:rsid w:val="008046AA"/>
    <w:rsid w:val="00816DC2"/>
    <w:rsid w:val="00832B36"/>
    <w:rsid w:val="00835DF5"/>
    <w:rsid w:val="00851F31"/>
    <w:rsid w:val="008C6ADF"/>
    <w:rsid w:val="008C74C6"/>
    <w:rsid w:val="008D0640"/>
    <w:rsid w:val="008E32A2"/>
    <w:rsid w:val="008F1CCC"/>
    <w:rsid w:val="00922021"/>
    <w:rsid w:val="00943BC1"/>
    <w:rsid w:val="009570F2"/>
    <w:rsid w:val="00997511"/>
    <w:rsid w:val="00997AAC"/>
    <w:rsid w:val="009B09D9"/>
    <w:rsid w:val="009C0DE2"/>
    <w:rsid w:val="009C1B00"/>
    <w:rsid w:val="009D3FFF"/>
    <w:rsid w:val="00A0482D"/>
    <w:rsid w:val="00A12E21"/>
    <w:rsid w:val="00A36458"/>
    <w:rsid w:val="00A72B9C"/>
    <w:rsid w:val="00A871DD"/>
    <w:rsid w:val="00AA388D"/>
    <w:rsid w:val="00AC1AEF"/>
    <w:rsid w:val="00AD179D"/>
    <w:rsid w:val="00B0124F"/>
    <w:rsid w:val="00B243FD"/>
    <w:rsid w:val="00B43C94"/>
    <w:rsid w:val="00B5031B"/>
    <w:rsid w:val="00B737D7"/>
    <w:rsid w:val="00B764B8"/>
    <w:rsid w:val="00B80D31"/>
    <w:rsid w:val="00B8111A"/>
    <w:rsid w:val="00BA7E09"/>
    <w:rsid w:val="00BC3390"/>
    <w:rsid w:val="00BC3DEE"/>
    <w:rsid w:val="00C1103B"/>
    <w:rsid w:val="00C14250"/>
    <w:rsid w:val="00CB7C16"/>
    <w:rsid w:val="00CC359E"/>
    <w:rsid w:val="00CD5EDC"/>
    <w:rsid w:val="00CF6251"/>
    <w:rsid w:val="00D147C6"/>
    <w:rsid w:val="00D15A99"/>
    <w:rsid w:val="00D45E12"/>
    <w:rsid w:val="00DB5109"/>
    <w:rsid w:val="00DD3E6D"/>
    <w:rsid w:val="00E03DB8"/>
    <w:rsid w:val="00E126CB"/>
    <w:rsid w:val="00E31BC2"/>
    <w:rsid w:val="00E73D2B"/>
    <w:rsid w:val="00E96D57"/>
    <w:rsid w:val="00EE1D53"/>
    <w:rsid w:val="00EE7F80"/>
    <w:rsid w:val="00F030EE"/>
    <w:rsid w:val="00F228AA"/>
    <w:rsid w:val="00F23582"/>
    <w:rsid w:val="00F23B7D"/>
    <w:rsid w:val="00F601E1"/>
    <w:rsid w:val="00F65540"/>
    <w:rsid w:val="00FA0DBC"/>
    <w:rsid w:val="00FB4DA0"/>
    <w:rsid w:val="00FB782F"/>
    <w:rsid w:val="00FC6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2199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D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B09D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B09D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B09D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6A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046AA"/>
    <w:rPr>
      <w:rFonts w:cs="Tahoma" w:hAnsi="Tahoma" w:ascii="Tahoma"/>
      <w:sz w:val="16"/>
      <w:szCs w:val="16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2199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76475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76475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2021"/>
  </w:style>
  <w:style w:styleId="Odlomakpopisa" w:type="paragraph">
    <w:name w:val="List Paragraph"/>
    <w:basedOn w:val="Normal"/>
    <w:uiPriority w:val="34"/>
    <w:qFormat/>
    <w:rsid w:val="0025553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B09D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B09D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B09D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B09D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B09D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046A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046AA"/>
    <w:rPr>
      <w:rFonts w:ascii="Tahoma" w:cs="Tahoma" w:hAnsi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61794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65424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siječnja 2018.</izvorni_sadrzaj>
    <derivirana_varijabla naziv="DomainObject.DatumDonosenjaOdluke_1">16.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Tijana</izvorni_sadrzaj>
    <derivirana_varijabla naziv="DomainObject.DonositeljOdluke.Ime_1">Tijana</derivirana_varijabla>
  </DomainObject.DonositeljOdluke.Ime>
  <DomainObject.DonositeljOdluke.Prezime>
    <izvorni_sadrzaj>Licul</izvorni_sadrzaj>
    <derivirana_varijabla naziv="DomainObject.DonositeljOdluke.Prezime_1">Licul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858</izvorni_sadrzaj>
    <derivirana_varijabla naziv="DomainObject.Predmet.Broj_1">858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lipnja 2016.</izvorni_sadrzaj>
    <derivirana_varijabla naziv="DomainObject.Predmet.DatumOsnivanja_1">13.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novi broj radi prijedloga vjerovnika
za otvaranje steč. postupka</izvorni_sadrzaj>
    <derivirana_varijabla naziv="DomainObject.Predmet.Opis_1">novi broj radi prijedloga vjerovnika
za otvaranje steč.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St-858/2016</izvorni_sadrzaj>
    <derivirana_varijabla naziv="DomainObject.Predmet.OznakaBroj_1">St-858/2016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VILLE KOC d.o.o. POREČ</izvorni_sadrzaj>
    <derivirana_varijabla naziv="DomainObject.Predmet.ProtustrankaFormated_1">  VILLE KOC d.o.o. POREČ</derivirana_varijabla>
  </DomainObject.Predmet.ProtustrankaFormated>
  <DomainObject.Predmet.ProtustrankaFormatedOIB>
    <izvorni_sadrzaj>  VILLE KOC d.o.o. POREČ, OIB 29844031075</izvorni_sadrzaj>
    <derivirana_varijabla naziv="DomainObject.Predmet.ProtustrankaFormatedOIB_1">  VILLE KOC d.o.o. POREČ, OIB 29844031075</derivirana_varijabla>
  </DomainObject.Predmet.ProtustrankaFormatedOIB>
  <DomainObject.Predmet.ProtustrankaFormatedWithAdress>
    <izvorni_sadrzaj> VILLE KOC d.o.o. POREČ, Karla Huguesa 28, 52440 Poreč</izvorni_sadrzaj>
    <derivirana_varijabla naziv="DomainObject.Predmet.ProtustrankaFormatedWithAdress_1"> VILLE KOC d.o.o. POREČ, Karla Huguesa 28, 52440 Poreč</derivirana_varijabla>
  </DomainObject.Predmet.ProtustrankaFormatedWithAdress>
  <DomainObject.Predmet.ProtustrankaFormatedWithAdressOIB>
    <izvorni_sadrzaj> VILLE KOC d.o.o. POREČ, OIB 29844031075, Karla Huguesa 28, 52440 Poreč</izvorni_sadrzaj>
    <derivirana_varijabla naziv="DomainObject.Predmet.ProtustrankaFormatedWithAdressOIB_1"> VILLE KOC d.o.o. POREČ, OIB 29844031075, Karla Huguesa 28, 52440 Poreč</derivirana_varijabla>
  </DomainObject.Predmet.ProtustrankaFormatedWithAdressOIB>
  <DomainObject.Predmet.ProtustrankaWithAdress>
    <izvorni_sadrzaj>VILLE KOC d.o.o. POREČ Karla Huguesa 28, 52440 Poreč</izvorni_sadrzaj>
    <derivirana_varijabla naziv="DomainObject.Predmet.ProtustrankaWithAdress_1">VILLE KOC d.o.o. POREČ Karla Huguesa 28, 52440 Poreč</derivirana_varijabla>
  </DomainObject.Predmet.ProtustrankaWithAdress>
  <DomainObject.Predmet.ProtustrankaWithAdressOIB>
    <izvorni_sadrzaj>VILLE KOC d.o.o. POREČ, OIB 29844031075, Karla Huguesa 28, 52440 Poreč</izvorni_sadrzaj>
    <derivirana_varijabla naziv="DomainObject.Predmet.ProtustrankaWithAdressOIB_1">VILLE KOC d.o.o. POREČ, OIB 29844031075, Karla Huguesa 28, 52440 Poreč</derivirana_varijabla>
  </DomainObject.Predmet.ProtustrankaWithAdressOIB>
  <DomainObject.Predmet.ProtustrankaNazivFormated>
    <izvorni_sadrzaj>VILLE KOC d.o.o. POREČ</izvorni_sadrzaj>
    <derivirana_varijabla naziv="DomainObject.Predmet.ProtustrankaNazivFormated_1">VILLE KOC d.o.o. POREČ</derivirana_varijabla>
  </DomainObject.Predmet.ProtustrankaNazivFormated>
  <DomainObject.Predmet.ProtustrankaNazivFormatedOIB>
    <izvorni_sadrzaj>VILLE KOC d.o.o. POREČ, OIB 29844031075</izvorni_sadrzaj>
    <derivirana_varijabla naziv="DomainObject.Predmet.ProtustrankaNazivFormatedOIB_1">VILLE KOC d.o.o. POREČ, OIB 29844031075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ISTARSKA KREDITNA BANKA UMAG d.d. UMAG</izvorni_sadrzaj>
    <derivirana_varijabla naziv="DomainObject.Predmet.StrankaFormated_1">  ISTARSKA KREDITNA BANKA UMAG d.d. UMAG</derivirana_varijabla>
  </DomainObject.Predmet.StrankaFormated>
  <DomainObject.Predmet.StrankaFormatedOIB>
    <izvorni_sadrzaj>  ISTARSKA KREDITNA BANKA UMAG d.d. UMAG, OIB 65723536010</izvorni_sadrzaj>
    <derivirana_varijabla naziv="DomainObject.Predmet.StrankaFormatedOIB_1">  ISTARSKA KREDITNA BANKA UMAG d.d. UMAG, OIB 65723536010</derivirana_varijabla>
  </DomainObject.Predmet.StrankaFormatedOIB>
  <DomainObject.Predmet.StrankaFormatedWithAdress>
    <izvorni_sadrzaj> ISTARSKA KREDITNA BANKA UMAG d.d. UMAG, Ernesta Miloša 1, 52470 Umag</izvorni_sadrzaj>
    <derivirana_varijabla naziv="DomainObject.Predmet.StrankaFormatedWithAdress_1"> ISTARSKA KREDITNA BANKA UMAG d.d. UMAG, Ernesta Miloša 1, 52470 Umag</derivirana_varijabla>
  </DomainObject.Predmet.StrankaFormatedWithAdress>
  <DomainObject.Predmet.StrankaFormatedWithAdressOIB>
    <izvorni_sadrzaj> ISTARSKA KREDITNA BANKA UMAG d.d. UMAG, OIB 65723536010, Ernesta Miloša 1, 52470 Umag</izvorni_sadrzaj>
    <derivirana_varijabla naziv="DomainObject.Predmet.StrankaFormatedWithAdressOIB_1"> ISTARSKA KREDITNA BANKA UMAG d.d. UMAG, OIB 65723536010, Ernesta Miloša 1, 52470 Umag</derivirana_varijabla>
  </DomainObject.Predmet.StrankaFormatedWithAdressOIB>
  <DomainObject.Predmet.StrankaWithAdress>
    <izvorni_sadrzaj>ISTARSKA KREDITNA BANKA UMAG d.d. UMAG Ernesta Miloša 1,52470 Umag</izvorni_sadrzaj>
    <derivirana_varijabla naziv="DomainObject.Predmet.StrankaWithAdress_1">ISTARSKA KREDITNA BANKA UMAG d.d. UMAG Ernesta Miloša 1,52470 Umag</derivirana_varijabla>
  </DomainObject.Predmet.StrankaWithAdress>
  <DomainObject.Predmet.StrankaWithAdressOIB>
    <izvorni_sadrzaj>ISTARSKA KREDITNA BANKA UMAG d.d. UMAG, OIB 65723536010, Ernesta Miloša 1,52470 Umag</izvorni_sadrzaj>
    <derivirana_varijabla naziv="DomainObject.Predmet.StrankaWithAdressOIB_1">ISTARSKA KREDITNA BANKA UMAG d.d. UMAG, OIB 65723536010, Ernesta Miloša 1,52470 Umag</derivirana_varijabla>
  </DomainObject.Predmet.StrankaWithAdressOIB>
  <DomainObject.Predmet.StrankaNazivFormated>
    <izvorni_sadrzaj>ISTARSKA KREDITNA BANKA UMAG d.d. UMAG</izvorni_sadrzaj>
    <derivirana_varijabla naziv="DomainObject.Predmet.StrankaNazivFormated_1">ISTARSKA KREDITNA BANKA UMAG d.d. UMAG</derivirana_varijabla>
  </DomainObject.Predmet.StrankaNazivFormated>
  <DomainObject.Predmet.StrankaNazivFormatedOIB>
    <izvorni_sadrzaj>ISTARSKA KREDITNA BANKA UMAG d.d. UMAG, OIB 65723536010</izvorni_sadrzaj>
    <derivirana_varijabla naziv="DomainObject.Predmet.StrankaNazivFormatedOIB_1">ISTARSKA KREDITNA BANKA UMAG d.d. UMAG, OIB 65723536010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1993580.96</izvorni_sadrzaj>
    <derivirana_varijabla naziv="DomainObject.Predmet.TrenutnaVrijednost_1">1993580.96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ISTARSKA KREDITNA BANKA UMAG d.d. UMAG</item>
    </izvorni_sadrzaj>
    <derivirana_varijabla naziv="DomainObject.Predmet.StrankaListFormated_1">
      <item>ISTARSKA KREDITNA BANKA UMAG d.d. UMAG</item>
    </derivirana_varijabla>
  </DomainObject.Predmet.StrankaListFormated>
  <DomainObject.Predmet.StrankaListFormatedOIB>
    <izvorni_sadrzaj>
      <item>ISTARSKA KREDITNA BANKA UMAG d.d. UMAG, OIB 65723536010</item>
    </izvorni_sadrzaj>
    <derivirana_varijabla naziv="DomainObject.Predmet.StrankaListFormatedOIB_1">
      <item>ISTARSKA KREDITNA BANKA UMAG d.d. UMAG, OIB 65723536010</item>
    </derivirana_varijabla>
  </DomainObject.Predmet.StrankaListFormatedOIB>
  <DomainObject.Predmet.StrankaListFormatedWithAdress>
    <izvorni_sadrzaj>
      <item>ISTARSKA KREDITNA BANKA UMAG d.d. UMAG, Ernesta Miloša 1, 52470 Umag</item>
    </izvorni_sadrzaj>
    <derivirana_varijabla naziv="DomainObject.Predmet.StrankaListFormatedWithAdress_1">
      <item>ISTARSKA KREDITNA BANKA UMAG d.d. UMAG, Ernesta Miloša 1, 52470 Umag</item>
    </derivirana_varijabla>
  </DomainObject.Predmet.StrankaListFormatedWithAdress>
  <DomainObject.Predmet.StrankaListFormatedWithAdressOIB>
    <izvorni_sadrzaj>
      <item>ISTARSKA KREDITNA BANKA UMAG d.d. UMAG, OIB 65723536010, Ernesta Miloša 1, 52470 Umag</item>
    </izvorni_sadrzaj>
    <derivirana_varijabla naziv="DomainObject.Predmet.StrankaListFormatedWithAdressOIB_1">
      <item>ISTARSKA KREDITNA BANKA UMAG d.d. UMAG, OIB 65723536010, Ernesta Miloša 1, 52470 Umag</item>
    </derivirana_varijabla>
  </DomainObject.Predmet.StrankaListFormatedWithAdressOIB>
  <DomainObject.Predmet.StrankaListNazivFormated>
    <izvorni_sadrzaj>
      <item>ISTARSKA KREDITNA BANKA UMAG d.d. UMAG</item>
    </izvorni_sadrzaj>
    <derivirana_varijabla naziv="DomainObject.Predmet.StrankaListNazivFormated_1">
      <item>ISTARSKA KREDITNA BANKA UMAG d.d. UMAG</item>
    </derivirana_varijabla>
  </DomainObject.Predmet.StrankaListNazivFormated>
  <DomainObject.Predmet.StrankaListNazivFormatedOIB>
    <izvorni_sadrzaj>
      <item>ISTARSKA KREDITNA BANKA UMAG d.d. UMAG, OIB 65723536010</item>
    </izvorni_sadrzaj>
    <derivirana_varijabla naziv="DomainObject.Predmet.StrankaListNazivFormatedOIB_1">
      <item>ISTARSKA KREDITNA BANKA UMAG d.d. UMAG, OIB 65723536010</item>
    </derivirana_varijabla>
  </DomainObject.Predmet.StrankaListNazivFormatedOIB>
  <DomainObject.Predmet.ProtuStrankaListFormated>
    <izvorni_sadrzaj>
      <item>VILLE KOC d.o.o. POREČ</item>
    </izvorni_sadrzaj>
    <derivirana_varijabla naziv="DomainObject.Predmet.ProtuStrankaListFormated_1">
      <item>VILLE KOC d.o.o. POREČ</item>
    </derivirana_varijabla>
  </DomainObject.Predmet.ProtuStrankaListFormated>
  <DomainObject.Predmet.ProtuStrankaListFormatedOIB>
    <izvorni_sadrzaj>
      <item>VILLE KOC d.o.o. POREČ, OIB 29844031075</item>
    </izvorni_sadrzaj>
    <derivirana_varijabla naziv="DomainObject.Predmet.ProtuStrankaListFormatedOIB_1">
      <item>VILLE KOC d.o.o. POREČ, OIB 29844031075</item>
    </derivirana_varijabla>
  </DomainObject.Predmet.ProtuStrankaListFormatedOIB>
  <DomainObject.Predmet.ProtuStrankaListFormatedWithAdress>
    <izvorni_sadrzaj>
      <item>VILLE KOC d.o.o. POREČ, Karla Huguesa 28, 52440 Poreč</item>
    </izvorni_sadrzaj>
    <derivirana_varijabla naziv="DomainObject.Predmet.ProtuStrankaListFormatedWithAdress_1">
      <item>VILLE KOC d.o.o. POREČ, Karla Huguesa 28, 52440 Poreč</item>
    </derivirana_varijabla>
  </DomainObject.Predmet.ProtuStrankaListFormatedWithAdress>
  <DomainObject.Predmet.ProtuStrankaListFormatedWithAdressOIB>
    <izvorni_sadrzaj>
      <item>VILLE KOC d.o.o. POREČ, OIB 29844031075, Karla Huguesa 28, 52440 Poreč</item>
    </izvorni_sadrzaj>
    <derivirana_varijabla naziv="DomainObject.Predmet.ProtuStrankaListFormatedWithAdressOIB_1">
      <item>VILLE KOC d.o.o. POREČ, OIB 29844031075, Karla Huguesa 28, 52440 Poreč</item>
    </derivirana_varijabla>
  </DomainObject.Predmet.ProtuStrankaListFormatedWithAdressOIB>
  <DomainObject.Predmet.ProtuStrankaListNazivFormated>
    <izvorni_sadrzaj>
      <item>VILLE KOC d.o.o. POREČ</item>
    </izvorni_sadrzaj>
    <derivirana_varijabla naziv="DomainObject.Predmet.ProtuStrankaListNazivFormated_1">
      <item>VILLE KOC d.o.o. POREČ</item>
    </derivirana_varijabla>
  </DomainObject.Predmet.ProtuStrankaListNazivFormated>
  <DomainObject.Predmet.ProtuStrankaListNazivFormatedOIB>
    <izvorni_sadrzaj>
      <item>VILLE KOC d.o.o. POREČ, OIB 29844031075</item>
    </izvorni_sadrzaj>
    <derivirana_varijabla naziv="DomainObject.Predmet.ProtuStrankaListNazivFormatedOIB_1">
      <item>VILLE KOC d.o.o. POREČ, OIB 29844031075</item>
    </derivirana_varijabla>
  </DomainObject.Predmet.ProtuStrankaListNazivFormatedOIB>
  <DomainObject.Predmet.OstaliListFormated>
    <izvorni_sadrzaj>
      <item>Dorijano Kocijančić</item>
    </izvorni_sadrzaj>
    <derivirana_varijabla naziv="DomainObject.Predmet.OstaliListFormated_1">
      <item>Dorijano Kocijančić</item>
    </derivirana_varijabla>
  </DomainObject.Predmet.OstaliListFormated>
  <DomainObject.Predmet.OstaliListFormatedOIB>
    <izvorni_sadrzaj>
      <item>Dorijano Kocijančić, OIB 17872705159</item>
    </izvorni_sadrzaj>
    <derivirana_varijabla naziv="DomainObject.Predmet.OstaliListFormatedOIB_1">
      <item>Dorijano Kocijančić, OIB 17872705159</item>
    </derivirana_varijabla>
  </DomainObject.Predmet.OstaliListFormatedOIB>
  <DomainObject.Predmet.OstaliListFormatedWithAdress>
    <izvorni_sadrzaj>
      <item>Dorijano Kocijančić</item>
    </izvorni_sadrzaj>
    <derivirana_varijabla naziv="DomainObject.Predmet.OstaliListFormatedWithAdress_1">
      <item>Dorijano Kocijančić</item>
    </derivirana_varijabla>
  </DomainObject.Predmet.OstaliListFormatedWithAdress>
  <DomainObject.Predmet.OstaliListFormatedWithAdressOIB>
    <izvorni_sadrzaj>
      <item>Dorijano Kocijančić, OIB 17872705159</item>
    </izvorni_sadrzaj>
    <derivirana_varijabla naziv="DomainObject.Predmet.OstaliListFormatedWithAdressOIB_1">
      <item>Dorijano Kocijančić, OIB 17872705159</item>
    </derivirana_varijabla>
  </DomainObject.Predmet.OstaliListFormatedWithAdressOIB>
  <DomainObject.Predmet.OstaliListNazivFormated>
    <izvorni_sadrzaj>
      <item>Dorijano Kocijančić</item>
    </izvorni_sadrzaj>
    <derivirana_varijabla naziv="DomainObject.Predmet.OstaliListNazivFormated_1">
      <item>Dorijano Kocijančić</item>
    </derivirana_varijabla>
  </DomainObject.Predmet.OstaliListNazivFormated>
  <DomainObject.Predmet.OstaliListNazivFormatedOIB>
    <izvorni_sadrzaj>
      <item>Dorijano Kocijančić, OIB 17872705159</item>
    </izvorni_sadrzaj>
    <derivirana_varijabla naziv="DomainObject.Predmet.OstaliListNazivFormatedOIB_1">
      <item>Dorijano Kocijančić, OIB 17872705159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2018.</izvorni_sadrzaj>
    <derivirana_varijabla naziv="DomainObject.Datum_1">17.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ISTARSKA KREDITNA BANKA UMAG d.d. UMAG</izvorni_sadrzaj>
    <derivirana_varijabla naziv="DomainObject.Predmet.StrankaIDrugi_1">ISTARSKA KREDITNA BANKA UMAG d.d. UMAG</derivirana_varijabla>
  </DomainObject.Predmet.StrankaIDrugi>
  <DomainObject.Predmet.ProtustrankaIDrugi>
    <izvorni_sadrzaj>VILLE KOC d.o.o. POREČ</izvorni_sadrzaj>
    <derivirana_varijabla naziv="DomainObject.Predmet.ProtustrankaIDrugi_1">VILLE KOC d.o.o. POREČ</derivirana_varijabla>
  </DomainObject.Predmet.ProtustrankaIDrugi>
  <DomainObject.Predmet.StrankaIDrugiAdressOIB>
    <izvorni_sadrzaj>ISTARSKA KREDITNA BANKA UMAG d.d. UMAG, OIB 65723536010, Ernesta Miloša 1, 52470 Umag</izvorni_sadrzaj>
    <derivirana_varijabla naziv="DomainObject.Predmet.StrankaIDrugiAdressOIB_1">ISTARSKA KREDITNA BANKA UMAG d.d. UMAG, OIB 65723536010, Ernesta Miloša 1, 52470 Umag</derivirana_varijabla>
  </DomainObject.Predmet.StrankaIDrugiAdressOIB>
  <DomainObject.Predmet.ProtustrankaIDrugiAdressOIB>
    <izvorni_sadrzaj>VILLE KOC d.o.o. POREČ, OIB 29844031075, Karla Huguesa 28, 52440 Poreč</izvorni_sadrzaj>
    <derivirana_varijabla naziv="DomainObject.Predmet.ProtustrankaIDrugiAdressOIB_1">VILLE KOC d.o.o. POREČ, OIB 29844031075, Karla Huguesa 28,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VILLE KOC d.o.o. POREČ</item>
      <item>ISTARSKA KREDITNA BANKA UMAG d.d. UMAG</item>
      <item>Dorijano Kocijančić</item>
    </izvorni_sadrzaj>
    <derivirana_varijabla naziv="DomainObject.Predmet.SudioniciListNaziv_1">
      <item>VILLE KOC d.o.o. POREČ</item>
      <item>ISTARSKA KREDITNA BANKA UMAG d.d. UMAG</item>
      <item>Dorijano Kocijančić</item>
    </derivirana_varijabla>
  </DomainObject.Predmet.SudioniciListNaziv>
  <DomainObject.Predmet.SudioniciListAdressOIB>
    <izvorni_sadrzaj>
      <item>VILLE KOC d.o.o. POREČ, OIB 29844031075, Karla Huguesa 28,52440 Poreč</item>
      <item>ISTARSKA KREDITNA BANKA UMAG d.d. UMAG, OIB 65723536010, Ernesta Miloša 1,52470 Umag</item>
      <item>Dorijano Kocijančić, OIB 17872705159</item>
    </izvorni_sadrzaj>
    <derivirana_varijabla naziv="DomainObject.Predmet.SudioniciListAdressOIB_1">
      <item>VILLE KOC d.o.o. POREČ, OIB 29844031075, Karla Huguesa 28,52440 Poreč</item>
      <item>ISTARSKA KREDITNA BANKA UMAG d.d. UMAG, OIB 65723536010, Ernesta Miloša 1,52470 Umag</item>
      <item>Dorijano Kocijančić, OIB 17872705159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29844031075</item>
      <item>, OIB 65723536010</item>
      <item>, OIB 17872705159</item>
    </izvorni_sadrzaj>
    <derivirana_varijabla naziv="DomainObject.Predmet.SudioniciListNazivOIB_1">
      <item>, OIB 29844031075</item>
      <item>, OIB 65723536010</item>
      <item>, OIB 17872705159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1</properties:Pages>
  <properties:Words>148</properties:Words>
  <properties:Characters>710</properties:Characters>
  <properties:Lines>36</properties:Lines>
  <properties:Paragraphs>15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979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2018-01-16T13:22:00Z</dcterms:created>
  <dc:creator>sblazevic</dc:creator>
  <cp:lastModifiedBy>Sanja Prodan</cp:lastModifiedBy>
  <cp:lastPrinted>2018-01-17T11:54:00Z</cp:lastPrinted>
  <dcterms:modified xmlns:xsi="http://www.w3.org/2001/XMLSchema-instance" xsi:type="dcterms:W3CDTF">2018-01-17T11:54:00Z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