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1F1C" w:rsidP="00241F1C" w:rsidRDefault="00241F1C" w14:paraId="aad92dc" w14:textId="aad92d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241F1C" w:rsidP="00241F1C" w:rsidRDefault="00241F1C">
      <w:r>
        <w:t xml:space="preserve">     REPUBLIKA HRVATSKA</w:t>
      </w:r>
    </w:p>
    <w:p w:rsidR="00241F1C" w:rsidP="00241F1C" w:rsidRDefault="00241F1C">
      <w:r>
        <w:t>TRGOVAČKI SUD U ZAGREBU</w:t>
      </w:r>
    </w:p>
    <w:p w:rsidR="00241F1C" w:rsidP="00241F1C" w:rsidRDefault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241F1C" w:rsidP="00241F1C" w:rsidRDefault="00241F1C"/>
    <w:p w:rsidR="00241F1C" w:rsidP="00241F1C" w:rsidRDefault="00241F1C"/>
    <w:p w:rsidR="00241F1C" w:rsidP="00241F1C" w:rsidRDefault="00241F1C"/>
    <w:p w:rsidR="00241F1C" w:rsidP="00241F1C" w:rsidRDefault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D76B18">
        <w:t>1949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r w:rsidR="001B4CEF">
        <w:t>5</w:t>
      </w:r>
      <w:r w:rsidRPr="00C60D35">
        <w:t xml:space="preserve">. </w:t>
      </w:r>
      <w:r w:rsidR="001B4CEF">
        <w:t>studenog</w:t>
      </w:r>
      <w:r w:rsidR="00C60D35">
        <w:t xml:space="preserve"> </w:t>
      </w:r>
      <w:proofErr w:type="spellStart"/>
      <w:r w:rsidR="00C60D35">
        <w:t>2019</w:t>
      </w:r>
      <w:proofErr w:type="spellEnd"/>
      <w:r>
        <w:t>., objavljuje:</w:t>
      </w:r>
    </w:p>
    <w:p w:rsidR="00241F1C" w:rsidP="00241F1C" w:rsidRDefault="00241F1C">
      <w:pPr>
        <w:jc w:val="both"/>
        <w:rPr>
          <w:sz w:val="40"/>
          <w:szCs w:val="40"/>
        </w:rPr>
      </w:pPr>
    </w:p>
    <w:p w:rsidR="00241F1C" w:rsidP="00241F1C" w:rsidRDefault="00241F1C">
      <w:pPr>
        <w:jc w:val="center"/>
        <w:rPr>
          <w:b/>
        </w:rPr>
      </w:pPr>
      <w:r>
        <w:rPr>
          <w:b/>
        </w:rPr>
        <w:t>O G L A S</w:t>
      </w:r>
    </w:p>
    <w:p w:rsidR="00241F1C" w:rsidP="00241F1C" w:rsidRDefault="00241F1C">
      <w:pPr>
        <w:rPr>
          <w:b/>
        </w:rPr>
      </w:pPr>
    </w:p>
    <w:p w:rsidR="00241F1C" w:rsidP="00241F1C" w:rsidRDefault="00241F1C">
      <w:pPr>
        <w:jc w:val="both"/>
      </w:pPr>
      <w:r>
        <w:tab/>
        <w:t xml:space="preserve">Za dužnika </w:t>
      </w:r>
      <w:proofErr w:type="spellStart"/>
      <w:r w:rsidR="00D76B18">
        <w:rPr>
          <w:szCs w:val="20"/>
        </w:rPr>
        <w:t>KONAT</w:t>
      </w:r>
      <w:proofErr w:type="spellEnd"/>
      <w:r w:rsidR="00D76B18">
        <w:rPr>
          <w:szCs w:val="20"/>
        </w:rPr>
        <w:t xml:space="preserve"> d.o.o.</w:t>
      </w:r>
      <w:r>
        <w:rPr>
          <w:szCs w:val="20"/>
        </w:rPr>
        <w:t xml:space="preserve">, </w:t>
      </w:r>
      <w:r w:rsidR="00D76B18">
        <w:rPr>
          <w:szCs w:val="20"/>
        </w:rPr>
        <w:t>Ivanić-Grad</w:t>
      </w:r>
      <w:r>
        <w:rPr>
          <w:szCs w:val="20"/>
        </w:rPr>
        <w:t xml:space="preserve">, </w:t>
      </w:r>
      <w:r w:rsidR="00D76B18">
        <w:rPr>
          <w:szCs w:val="20"/>
        </w:rPr>
        <w:t>Trg Vladimira Nazora 2</w:t>
      </w:r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D76B18">
        <w:rPr>
          <w:szCs w:val="20"/>
        </w:rPr>
        <w:t>10138742104</w:t>
      </w:r>
      <w:proofErr w:type="spellEnd"/>
      <w:r>
        <w:t xml:space="preserve">. </w:t>
      </w:r>
    </w:p>
    <w:p w:rsidR="00241F1C" w:rsidP="00241F1C" w:rsidRDefault="00241F1C">
      <w:pPr>
        <w:pStyle w:val="Odlomakpopisa"/>
        <w:ind w:left="1428"/>
        <w:jc w:val="both"/>
      </w:pPr>
    </w:p>
    <w:p w:rsidR="00241F1C" w:rsidP="00241F1C" w:rsidRDefault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D76B18">
        <w:t>2.473.877,77</w:t>
      </w:r>
      <w:r>
        <w:t xml:space="preserve"> kn.</w:t>
      </w:r>
    </w:p>
    <w:p w:rsidR="00241F1C" w:rsidP="00241F1C" w:rsidRDefault="00241F1C">
      <w:pPr>
        <w:ind w:left="360"/>
      </w:pPr>
      <w:r>
        <w:t xml:space="preserve"> </w:t>
      </w:r>
    </w:p>
    <w:p w:rsidR="00241F1C" w:rsidP="00241F1C" w:rsidRDefault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241F1C" w:rsidP="00241F1C" w:rsidRDefault="00241F1C">
      <w:pPr>
        <w:ind w:firstLine="720"/>
        <w:jc w:val="both"/>
      </w:pPr>
    </w:p>
    <w:p w:rsidR="00241F1C" w:rsidP="00241F1C" w:rsidRDefault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241F1C" w:rsidP="00241F1C" w:rsidRDefault="00241F1C">
      <w:pPr>
        <w:pStyle w:val="Odlomakpopisa"/>
      </w:pPr>
    </w:p>
    <w:p w:rsidR="00241F1C" w:rsidP="00241F1C" w:rsidRDefault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241F1C" w:rsidP="00241F1C" w:rsidRDefault="00241F1C">
      <w:pPr>
        <w:jc w:val="center"/>
      </w:pPr>
    </w:p>
    <w:p w:rsidR="00241F1C" w:rsidP="00241F1C" w:rsidRDefault="00241F1C">
      <w:pPr>
        <w:jc w:val="center"/>
      </w:pPr>
      <w:r>
        <w:t xml:space="preserve">U Zagrebu </w:t>
      </w:r>
      <w:r w:rsidRPr="00C60D35">
        <w:t xml:space="preserve">5. </w:t>
      </w:r>
      <w:r w:rsidR="001B4CEF">
        <w:t>studenog</w:t>
      </w:r>
      <w:r w:rsidR="00C60D35">
        <w:t xml:space="preserve"> 2019</w:t>
      </w:r>
      <w:r>
        <w:t>.</w:t>
      </w:r>
    </w:p>
    <w:p w:rsidR="00241F1C" w:rsidP="00241F1C" w:rsidRDefault="00241F1C"/>
    <w:p w:rsidR="00241F1C" w:rsidP="00241F1C" w:rsidRDefault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241F1C" w:rsidP="00241F1C" w:rsidRDefault="00241F1C">
      <w:pPr>
        <w:jc w:val="right"/>
      </w:pPr>
      <w:r>
        <w:t>Ivana Manestar</w:t>
      </w:r>
    </w:p>
    <w:p w:rsidR="00241F1C" w:rsidP="00241F1C" w:rsidRDefault="00241F1C">
      <w:pPr>
        <w:jc w:val="both"/>
      </w:pPr>
      <w:r>
        <w:tab/>
      </w:r>
    </w:p>
    <w:p w:rsidR="00241F1C" w:rsidP="00241F1C" w:rsidRDefault="00241F1C">
      <w:pPr>
        <w:jc w:val="right"/>
      </w:pPr>
    </w:p>
    <w:p w:rsidR="00241F1C" w:rsidP="00241F1C" w:rsidRDefault="00241F1C">
      <w:pPr>
        <w:jc w:val="right"/>
      </w:pPr>
    </w:p>
    <w:p w:rsidR="00241F1C" w:rsidP="00241F1C" w:rsidRDefault="00241F1C">
      <w:r>
        <w:t xml:space="preserve">DNA: </w:t>
      </w:r>
    </w:p>
    <w:p w:rsidR="00241F1C" w:rsidP="00241F1C" w:rsidRDefault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="00241F1C" w:rsidP="00241F1C" w:rsidRDefault="00241F1C"/>
    <w:p w:rsidR="00131E95" w:rsidRDefault="00131E95"/>
    <w:sectPr w:rsidR="00131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C00"/>
    <w:rsid w:val="00047772"/>
    <w:rsid w:val="000C6C00"/>
    <w:rsid w:val="001032F4"/>
    <w:rsid w:val="00131E95"/>
    <w:rsid w:val="0019711A"/>
    <w:rsid w:val="00197F24"/>
    <w:rsid w:val="001A1D04"/>
    <w:rsid w:val="001B4CEF"/>
    <w:rsid w:val="00241F1C"/>
    <w:rsid w:val="0030164E"/>
    <w:rsid w:val="0034753A"/>
    <w:rsid w:val="0036155B"/>
    <w:rsid w:val="003C30EA"/>
    <w:rsid w:val="00405364"/>
    <w:rsid w:val="00420146"/>
    <w:rsid w:val="00424390"/>
    <w:rsid w:val="00457EF8"/>
    <w:rsid w:val="004D2A10"/>
    <w:rsid w:val="00533E40"/>
    <w:rsid w:val="005437F9"/>
    <w:rsid w:val="00626B24"/>
    <w:rsid w:val="00662ED3"/>
    <w:rsid w:val="00693FA0"/>
    <w:rsid w:val="0075183E"/>
    <w:rsid w:val="007A1913"/>
    <w:rsid w:val="00821684"/>
    <w:rsid w:val="0085059C"/>
    <w:rsid w:val="00890D82"/>
    <w:rsid w:val="008D73D6"/>
    <w:rsid w:val="00935F16"/>
    <w:rsid w:val="00950F54"/>
    <w:rsid w:val="00993AB5"/>
    <w:rsid w:val="009B679B"/>
    <w:rsid w:val="009D3B13"/>
    <w:rsid w:val="009D77D0"/>
    <w:rsid w:val="009E3609"/>
    <w:rsid w:val="009F5F11"/>
    <w:rsid w:val="00A53DC3"/>
    <w:rsid w:val="00A87967"/>
    <w:rsid w:val="00B4105F"/>
    <w:rsid w:val="00C60D35"/>
    <w:rsid w:val="00C81BCE"/>
    <w:rsid w:val="00C9166A"/>
    <w:rsid w:val="00CA63C1"/>
    <w:rsid w:val="00D05353"/>
    <w:rsid w:val="00D3294B"/>
    <w:rsid w:val="00D729BF"/>
    <w:rsid w:val="00D76B18"/>
    <w:rsid w:val="00D90085"/>
    <w:rsid w:val="00E82805"/>
    <w:rsid w:val="00FD776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41F1C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1F1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41F1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41F1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93F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3F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3F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3F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3F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3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studenog 2019.</izvorni_sadrzaj>
    <derivirana_varijabla naziv="DomainObject.DatumDonosenjaOdluke_1">5.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kolovoza 2019.</izvorni_sadrzaj>
    <derivirana_varijabla naziv="DomainObject.Predmet.DatumIzradeOptuznogAkta_1">7. kolovoza 2019.</derivirana_varijabla>
  </DomainObject.Predmet.DatumIzradeOptuznogAkta>
  <DomainObject.Predmet.DatumIzradeOptuznogAktaFormated>
    <izvorni_sadrzaj>7.8.2019.</izvorni_sadrzaj>
    <derivirana_varijabla naziv="DomainObject.Predmet.DatumIzradeOptuznogAktaFormated_1">7.8.2019.</derivirana_varijabla>
  </DomainObject.Predmet.DatumIzradeOptuznogAktaFormated>
  <DomainObject.Predmet.DatumOsnivanja>
    <izvorni_sadrzaj>7. kolovoza 2019.</izvorni_sadrzaj>
    <derivirana_varijabla naziv="DomainObject.Predmet.DatumOsnivanja_1">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kolovoza 2019.</izvorni_sadrzaj>
    <derivirana_varijabla naziv="DomainObject.Predmet.DatumPrimitkaOptuznogAkta_1">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St-1949/2019</izvorni_sadrzaj>
    <derivirana_varijabla naziv="DomainObject.Predmet.OznakaBroj_1">St-1949/2019</derivirana_varijabla>
  </DomainObject.Predmet.OznakaBroj>
  <DomainObject.Predmet.OznakaBrojOptuznogAkta>
    <izvorni_sadrzaj>04-06-19-3382</izvorni_sadrzaj>
    <derivirana_varijabla naziv="DomainObject.Predmet.OznakaBrojOptuznogAkta_1">04-06-19-3382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KONAT društvo s ograničenom odgovornošću za ugostiteljstvo, trgovinu i proizvodnju zastupanog po punomoćniku Vesna Marković</izvorni_sadrzaj>
    <derivirana_varijabla naziv="DomainObject.Predmet.ProtustrankaFormated_1">  KONAT društvo s ograničenom odgovornošću za ugostiteljstvo, trgovinu i proizvodnju zastupanog po punomoćniku Vesna Marković</derivirana_varijabla>
  </DomainObject.Predmet.ProtustrankaFormated>
  <DomainObject.Predmet.ProtustrankaFormatedOIB>
    <izvorni_sadrzaj>  KONAT društvo s ograničenom odgovornošću za ugostiteljstvo, trgovinu i proizvodnju, OIB 10138742104 zastupanog po punomoćniku Vesna Marković</izvorni_sadrzaj>
    <derivirana_varijabla naziv="DomainObject.Predmet.ProtustrankaFormatedOIB_1">  KONAT društvo s ograničenom odgovornošću za ugostiteljstvo, trgovinu i proizvodnju, OIB 10138742104 zastupanog po punomoćniku Vesna Marković</derivirana_varijabla>
  </DomainObject.Predmet.ProtustrankaFormatedOIB>
  <DomainObject.Predmet.ProtustrankaFormatedWithAdress>
    <izvorni_sadrzaj> KONAT društvo s ograničenom odgovornošću za ugostiteljstvo, trgovinu i proizvodnju, Trg Vladimira Nazora 2, 10310 Ivanić-Grad zastupanog po punomoćniku Vesna Marković</izvorni_sadrzaj>
    <derivirana_varijabla naziv="DomainObject.Predmet.ProtustrankaFormatedWithAdress_1"> KONAT društvo s ograničenom odgovornošću za ugostiteljstvo, trgovinu i proizvodnju, Trg Vladimira Nazora 2, 10310 Ivanić-Grad zastupanog po punomoćniku Vesna Marković</derivirana_varijabla>
  </DomainObject.Predmet.ProtustrankaFormatedWithAdress>
  <DomainObject.Predmet.ProtustrankaFormatedWithAdressOIB>
    <izvorni_sadrzaj> KONAT društvo s ograničenom odgovornošću za ugostiteljstvo, trgovinu i proizvodnju, OIB 10138742104, Trg Vladimira Nazora 2, 10310 Ivanić-Grad zastupanog po punomoćniku Vesna Marković</izvorni_sadrzaj>
    <derivirana_varijabla naziv="DomainObject.Predmet.ProtustrankaFormatedWithAdressOIB_1"> KONAT društvo s ograničenom odgovornošću za ugostiteljstvo, trgovinu i proizvodnju, OIB 10138742104, Trg Vladimira Nazora 2, 10310 Ivanić-Grad zastupanog po punomoćniku Vesna Marković</derivirana_varijabla>
  </DomainObject.Predmet.ProtustrankaFormatedWithAdressOIB>
  <DomainObject.Predmet.ProtustrankaWithAdress>
    <izvorni_sadrzaj>KONAT društvo s ograničenom odgovornošću za ugostiteljstvo, trgovinu i proizvodnju Trg Vladimira Nazora 2, 10310 Ivanić-Grad</izvorni_sadrzaj>
    <derivirana_varijabla naziv="DomainObject.Predmet.ProtustrankaWithAdress_1">KONAT društvo s ograničenom odgovornošću za ugostiteljstvo, trgovinu i proizvodnju Trg Vladimira Nazora 2, 10310 Ivanić-Grad</derivirana_varijabla>
  </DomainObject.Predmet.ProtustrankaWithAdress>
  <DomainObject.Predmet.ProtustrankaWithAdressOIB>
    <izvorni_sadrzaj>KONAT društvo s ograničenom odgovornošću za ugostiteljstvo, trgovinu i proizvodnju, OIB 10138742104, Trg Vladimira Nazora 2, 10310 Ivanić-Grad</izvorni_sadrzaj>
    <derivirana_varijabla naziv="DomainObject.Predmet.ProtustrankaWithAdressOIB_1">KONAT društvo s ograničenom odgovornošću za ugostiteljstvo, trgovinu i proizvodnju, OIB 10138742104, Trg Vladimira Nazora 2, 10310 Ivanić-Grad</derivirana_varijabla>
  </DomainObject.Predmet.ProtustrankaWithAdressOIB>
  <DomainObject.Predmet.ProtustrankaNazivFormated>
    <izvorni_sadrzaj>KONAT društvo s ograničenom odgovornošću za ugostiteljstvo, trgovinu i proizvodnju</izvorni_sadrzaj>
    <derivirana_varijabla naziv="DomainObject.Predmet.ProtustrankaNazivFormated_1">KONAT društvo s ograničenom odgovornošću za ugostiteljstvo, trgovinu i proizvodnju</derivirana_varijabla>
  </DomainObject.Predmet.ProtustrankaNazivFormated>
  <DomainObject.Predmet.ProtustrankaNazivFormatedOIB>
    <izvorni_sadrzaj>KONAT društvo s ograničenom odgovornošću za ugostiteljstvo, trgovinu i proizvodnju, OIB 10138742104</izvorni_sadrzaj>
    <derivirana_varijabla naziv="DomainObject.Predmet.ProtustrankaNazivFormatedOIB_1">KONAT društvo s ograničenom odgovornošću za ugostiteljstvo, trgovinu i proizvodnju, OIB 10138742104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Mikinčić</izvorni_sadrzaj>
    <derivirana_varijabla naziv="DomainObject.Predmet.Zapisnicar_1">Petra Mikinčić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KONAT društvo s ograničenom odgovornošću za ugostiteljstvo, trgovinu i proizvodnju zastupanog po punomoćniku Vesna Marković</item>
    </izvorni_sadrzaj>
    <derivirana_varijabla naziv="DomainObject.Predmet.ProtuStrankaListFormated_1">
      <item>KONAT društvo s ograničenom odgovornošću za ugostiteljstvo, trgovinu i proizvodnju zastupanog po punomoćniku Vesna Marković</item>
    </derivirana_varijabla>
  </DomainObject.Predmet.ProtuStrankaListFormated>
  <DomainObject.Predmet.ProtuStrankaListFormatedOIB>
    <izvorni_sadrzaj>
      <item>KONAT društvo s ograničenom odgovornošću za ugostiteljstvo, trgovinu i proizvodnju, OIB 10138742104 zastupanog po punomoćniku Vesna Marković</item>
    </izvorni_sadrzaj>
    <derivirana_varijabla naziv="DomainObject.Predmet.ProtuStrankaListFormatedOIB_1">
      <item>KONAT društvo s ograničenom odgovornošću za ugostiteljstvo, trgovinu i proizvodnju, OIB 10138742104 zastupanog po punomoćniku Vesna Marković</item>
    </derivirana_varijabla>
  </DomainObject.Predmet.ProtuStrankaListFormatedOIB>
  <DomainObject.Predmet.ProtuStrankaListFormatedWithAdress>
    <izvorni_sadrzaj>
      <item>KONAT društvo s ograničenom odgovornošću za ugostiteljstvo, trgovinu i proizvodnju, Trg Vladimira Nazora 2, 10310 Ivanić-Grad zastupanog po punomoćniku Vesna Marković</item>
    </izvorni_sadrzaj>
    <derivirana_varijabla naziv="DomainObject.Predmet.ProtuStrankaListFormatedWithAdress_1">
      <item>KONAT društvo s ograničenom odgovornošću za ugostiteljstvo, trgovinu i proizvodnju, Trg Vladimira Nazora 2, 10310 Ivanić-Grad zastupanog po punomoćniku Vesna Marković</item>
    </derivirana_varijabla>
  </DomainObject.Predmet.ProtuStrankaListFormatedWithAdress>
  <DomainObject.Predmet.ProtuStrankaListFormatedWithAdressOIB>
    <izvorni_sadrzaj>
      <item>KONAT društvo s ograničenom odgovornošću za ugostiteljstvo, trgovinu i proizvodnju, OIB 10138742104, Trg Vladimira Nazora 2, 10310 Ivanić-Grad zastupanog po punomoćniku Vesna Marković</item>
    </izvorni_sadrzaj>
    <derivirana_varijabla naziv="DomainObject.Predmet.ProtuStrankaListFormatedWithAdressOIB_1">
      <item>KONAT društvo s ograničenom odgovornošću za ugostiteljstvo, trgovinu i proizvodnju, OIB 10138742104, Trg Vladimira Nazora 2, 10310 Ivanić-Grad zastupanog po punomoćniku Vesna Marković</item>
    </derivirana_varijabla>
  </DomainObject.Predmet.ProtuStrankaListFormatedWithAdressOIB>
  <DomainObject.Predmet.ProtuStrankaListNazivFormated>
    <izvorni_sadrzaj>
      <item>KONAT društvo s ograničenom odgovornošću za ugostiteljstvo, trgovinu i proizvodnju</item>
    </izvorni_sadrzaj>
    <derivirana_varijabla naziv="DomainObject.Predmet.ProtuStrankaListNazivFormated_1">
      <item>KONAT društvo s ograničenom odgovornošću za ugostiteljstvo, trgovinu i proizvodnju</item>
    </derivirana_varijabla>
  </DomainObject.Predmet.ProtuStrankaListNazivFormated>
  <DomainObject.Predmet.ProtuStrankaListNazivFormatedOIB>
    <izvorni_sadrzaj>
      <item>KONAT društvo s ograničenom odgovornošću za ugostiteljstvo, trgovinu i proizvodnju, OIB 10138742104</item>
    </izvorni_sadrzaj>
    <derivirana_varijabla naziv="DomainObject.Predmet.ProtuStrankaListNazivFormatedOIB_1">
      <item>KONAT društvo s ograničenom odgovornošću za ugostiteljstvo, trgovinu i proizvodnju, OIB 10138742104</item>
    </derivirana_varijabla>
  </DomainObject.Predmet.ProtuStrankaListNazivFormatedOIB>
  <DomainObject.Predmet.OstaliListFormated>
    <izvorni_sadrzaj>
      <item>Vesna Marković punomoćnica sudionika u postupku KONAT društvo s ograničenom odgovornošću za ugostiteljstvo, trgovinu i proizvodnju</item>
    </izvorni_sadrzaj>
    <derivirana_varijabla naziv="DomainObject.Predmet.OstaliListFormated_1">
      <item>Vesna Marković punomoćnica sudionika u postupku KONAT društvo s ograničenom odgovornošću za ugostiteljstvo, trgovinu i proizvodnju</item>
    </derivirana_varijabla>
  </DomainObject.Predmet.OstaliListFormated>
  <DomainObject.Predmet.OstaliListFormatedOIB>
    <izvorni_sadrzaj>
      <item>Vesna Marković, OIB 13195809148 punomoćnica sudionika u postupku KONAT društvo s ograničenom odgovornošću za ugostiteljstvo, trgovinu i proizvodnju</item>
    </izvorni_sadrzaj>
    <derivirana_varijabla naziv="DomainObject.Predmet.OstaliListFormatedOIB_1">
      <item>Vesna Marković, OIB 13195809148 punomoćnica sudionika u postupku KONAT društvo s ograničenom odgovornošću za ugostiteljstvo, trgovinu i proizvodnju</item>
    </derivirana_varijabla>
  </DomainObject.Predmet.OstaliListFormatedOIB>
  <DomainObject.Predmet.OstaliListFormatedWithAdress>
    <izvorni_sadrzaj>
      <item>Vesna Marković, Kralja Tomislava 1, 10310 Ivanić-Grad punomoćnica sudionika u postupku KONAT društvo s ograničenom odgovornošću za ugostiteljstvo, trgovinu i proizvodnju</item>
    </izvorni_sadrzaj>
    <derivirana_varijabla naziv="DomainObject.Predmet.OstaliListFormatedWithAdress_1">
      <item>Vesna Marković, Kralja Tomislava 1, 10310 Ivanić-Grad punomoćnica sudionika u postupku KONAT društvo s ograničenom odgovornošću za ugostiteljstvo, trgovinu i proizvodnju</item>
    </derivirana_varijabla>
  </DomainObject.Predmet.OstaliListFormatedWithAdress>
  <DomainObject.Predmet.OstaliListFormatedWithAdressOIB>
    <izvorni_sadrzaj>
      <item>Vesna Marković, OIB 13195809148, Kralja Tomislava 1, 10310 Ivanić-Grad punomoćnica sudionika u postupku KONAT društvo s ograničenom odgovornošću za ugostiteljstvo, trgovinu i proizvodnju</item>
    </izvorni_sadrzaj>
    <derivirana_varijabla naziv="DomainObject.Predmet.OstaliListFormatedWithAdressOIB_1">
      <item>Vesna Marković, OIB 13195809148, Kralja Tomislava 1, 10310 Ivanić-Grad punomoćnica sudionika u postupku KONAT društvo s ograničenom odgovornošću za ugostiteljstvo, trgovinu i proizvodnju</item>
    </derivirana_varijabla>
  </DomainObject.Predmet.OstaliListFormatedWithAdressOIB>
  <DomainObject.Predmet.OstaliListNazivFormated>
    <izvorni_sadrzaj>
      <item>Vesna Marković</item>
    </izvorni_sadrzaj>
    <derivirana_varijabla naziv="DomainObject.Predmet.OstaliListNazivFormated_1">
      <item>Vesna Marković</item>
    </derivirana_varijabla>
  </DomainObject.Predmet.OstaliListNazivFormated>
  <DomainObject.Predmet.OstaliListNazivFormatedOIB>
    <izvorni_sadrzaj>
      <item>Vesna Marković, OIB 13195809148</item>
    </izvorni_sadrzaj>
    <derivirana_varijabla naziv="DomainObject.Predmet.OstaliListNazivFormatedOIB_1">
      <item>Vesna Marković, OIB 13195809148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studenog 2019.</izvorni_sadrzaj>
    <derivirana_varijabla naziv="DomainObject.Datum_1">5.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KONAT društvo s ograničenom odgovornošću za ugostiteljstvo, trgovinu i proizvodnju</izvorni_sadrzaj>
    <derivirana_varijabla naziv="DomainObject.Predmet.ProtustrankaIDrugi_1">KONAT društvo s ograničenom odgovornošću za ugostiteljstvo, trgovinu i proizvodnju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KONAT društvo s ograničenom odgovornošću za ugostiteljstvo, trgovinu i proizvodnju, OIB 10138742104, Trg Vladimira Nazora 2, 10310 Ivanić-Grad</izvorni_sadrzaj>
    <derivirana_varijabla naziv="DomainObject.Predmet.ProtustrankaIDrugiAdressOIB_1">KONAT društvo s ograničenom odgovornošću za ugostiteljstvo, trgovinu i proizvodnju, OIB 10138742104, Trg Vladimira Nazora 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KONAT društvo s ograničenom odgovornošću za ugostiteljstvo, trgovinu i proizvodnju</item>
      <item>Financijska agencija</item>
      <item>Vesna Marković</item>
    </izvorni_sadrzaj>
    <derivirana_varijabla naziv="DomainObject.Predmet.SudioniciListNaziv_1">
      <item>KONAT društvo s ograničenom odgovornošću za ugostiteljstvo, trgovinu i proizvodnju</item>
      <item>Financijska agencija</item>
      <item>Vesna Marković</item>
    </derivirana_varijabla>
  </DomainObject.Predmet.SudioniciListNaziv>
  <DomainObject.Predmet.SudioniciListAdressOIB>
    <izvorni_sadrzaj>
      <item>KONAT društvo s ograničenom odgovornošću za ugostiteljstvo, trgovinu i proizvodnju, OIB 10138742104, Trg Vladimira Nazora 2,10310 Ivanić-Grad</item>
      <item>Financijska agencija, OIB 85821130368, TRG SVIBANJSKIH ŽRTAVA 1995. 1,10000 Zagreb</item>
      <item>Vesna Marković, OIB 13195809148, Kralja Tomislava 1,10310 Ivanić-Grad</item>
    </izvorni_sadrzaj>
    <derivirana_varijabla naziv="DomainObject.Predmet.SudioniciListAdressOIB_1">
      <item>KONAT društvo s ograničenom odgovornošću za ugostiteljstvo, trgovinu i proizvodnju, OIB 10138742104, Trg Vladimira Nazora 2,10310 Ivanić-Grad</item>
      <item>Financijska agencija, OIB 85821130368, TRG SVIBANJSKIH ŽRTAVA 1995. 1,10000 Zagreb</item>
      <item>Vesna Marković, OIB 13195809148, Kralja Tomislava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10138742104</item>
      <item>, OIB 85821130368</item>
      <item>, OIB 13195809148</item>
    </izvorni_sadrzaj>
    <derivirana_varijabla naziv="DomainObject.Predmet.SudioniciListNazivOIB_1">
      <item>, OIB 10138742104</item>
      <item>, OIB 85821130368</item>
      <item>, OIB 13195809148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2019.</izvorni_sadrzaj>
    <derivirana_varijabla naziv="DomainObject.Predmet.DatumPocetkaProcesa_1">7.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1336</properties:Characters>
  <properties:Lines>44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2019-11-05T10:05:00Z</dcterms:created>
  <dc:creator>Ivana Manestar</dc:creator>
  <cp:lastModifiedBy>Petra Komučar</cp:lastModifiedBy>
  <cp:lastPrinted>2019-11-05T10:02:00Z</cp:lastPrinted>
  <dcterms:modified xmlns:xsi="http://www.w3.org/2001/XMLSchema-instance" xsi:type="dcterms:W3CDTF">2019-11-05T10:06:00Z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(St-1949-19 KONAT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