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6aed" w14:paraId="f2b6aed" w:rsidRDefault="00846BE2" w:rsidP="00846BE2" w:rsidR="00846BE2" w:rsidRPr="00846BE2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846BE2">
        <w:rPr>
          <w:rFonts w:cs="Times New Roman" w:eastAsia="Times New Roman"/>
          <w:lang w:eastAsia="hr-HR"/>
        </w:rPr>
        <w:t>Poslovni broj: 3 St-77/2016-8</w:t>
      </w:r>
    </w:p>
    <w:p w:rsidRDefault="00846BE2" w:rsidP="00846BE2" w:rsidR="00846BE2" w:rsidRPr="00846BE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46BE2" w:rsidP="00846BE2" w:rsidR="00846BE2" w:rsidRPr="00846BE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46BE2" w:rsidP="00846BE2" w:rsidR="00846BE2" w:rsidRPr="00846BE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46BE2" w:rsidP="00846BE2" w:rsidR="00846BE2" w:rsidRPr="00846BE2">
      <w:pPr>
        <w:spacing w:after="0"/>
        <w:ind w:firstLine="708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>REPUBLIKA HRVATSKA</w:t>
      </w:r>
    </w:p>
    <w:p w:rsidRDefault="00846BE2" w:rsidP="00846BE2" w:rsidR="00846BE2" w:rsidRPr="00846BE2">
      <w:pPr>
        <w:spacing w:after="0"/>
        <w:ind w:firstLine="708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>TRGOVAČKI SUD U ZADRU</w:t>
      </w:r>
    </w:p>
    <w:p w:rsidRDefault="00846BE2" w:rsidP="00846BE2" w:rsidR="00846BE2" w:rsidRPr="00846BE2">
      <w:pPr>
        <w:spacing w:after="0"/>
        <w:ind w:firstLine="708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>Zadar, Dr. Franje Tuđmana 35.</w:t>
      </w:r>
    </w:p>
    <w:p w:rsidRDefault="00846BE2" w:rsidP="00846BE2" w:rsidR="00846BE2" w:rsidRPr="00846BE2">
      <w:pPr>
        <w:spacing w:after="0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spacing w:after="0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ab/>
        <w:t>R E PU B L I K A   H R V A T S K A</w:t>
      </w:r>
      <w:r w:rsidRPr="00846BE2">
        <w:rPr>
          <w:rFonts w:cs="Times New Roman" w:eastAsia="Times New Roman"/>
          <w:lang w:eastAsia="hr-HR"/>
        </w:rPr>
        <w:tab/>
      </w:r>
    </w:p>
    <w:p w:rsidRDefault="00846BE2" w:rsidP="00846BE2" w:rsidR="00846BE2" w:rsidRPr="00846B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spacing w:after="0"/>
        <w:jc w:val="center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 xml:space="preserve">Z A K LJ U Č A K </w:t>
      </w:r>
    </w:p>
    <w:p w:rsidRDefault="00846BE2" w:rsidP="00846BE2" w:rsidR="00846BE2" w:rsidRPr="00846B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spacing w:after="0"/>
        <w:jc w:val="both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ab/>
        <w:t xml:space="preserve">Trgovački sud u Zadru, OIB </w:t>
      </w:r>
      <w:r w:rsidRPr="00846BE2">
        <w:rPr>
          <w:rFonts w:cs="Times New Roman" w:eastAsia="Times New Roman"/>
          <w:szCs w:val="20"/>
          <w:lang w:eastAsia="hr-HR"/>
        </w:rPr>
        <w:t xml:space="preserve">39670464653, </w:t>
      </w:r>
      <w:r w:rsidRPr="00846BE2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HRVATSKO AMATERSKO KAZALIŠTE POSEDARJE, </w:t>
      </w:r>
      <w:proofErr w:type="spellStart"/>
      <w:r w:rsidRPr="00846BE2">
        <w:rPr>
          <w:rFonts w:cs="Times New Roman" w:eastAsia="Times New Roman"/>
          <w:lang w:eastAsia="hr-HR"/>
        </w:rPr>
        <w:t>Posedarje</w:t>
      </w:r>
      <w:proofErr w:type="spellEnd"/>
      <w:r w:rsidRPr="00846BE2">
        <w:rPr>
          <w:rFonts w:cs="Times New Roman" w:eastAsia="Times New Roman"/>
          <w:lang w:eastAsia="hr-HR"/>
        </w:rPr>
        <w:t xml:space="preserve">, Velika vrata 1, OIB: 24155984202,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846BE2">
          <w:rPr>
            <w:rFonts w:cs="Times New Roman" w:eastAsia="Times New Roman"/>
            <w:lang w:eastAsia="hr-HR"/>
          </w:rPr>
          <w:t>11. st</w:t>
        </w:r>
      </w:smartTag>
      <w:r w:rsidRPr="00846BE2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846BE2" w:rsidP="00846BE2" w:rsidR="00846BE2" w:rsidRPr="00846B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spacing w:after="0"/>
        <w:jc w:val="center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 xml:space="preserve">z a k </w:t>
      </w:r>
      <w:proofErr w:type="spellStart"/>
      <w:r w:rsidRPr="00846BE2">
        <w:rPr>
          <w:rFonts w:cs="Times New Roman" w:eastAsia="Times New Roman"/>
          <w:lang w:eastAsia="hr-HR"/>
        </w:rPr>
        <w:t>lj</w:t>
      </w:r>
      <w:proofErr w:type="spellEnd"/>
      <w:r w:rsidRPr="00846BE2">
        <w:rPr>
          <w:rFonts w:cs="Times New Roman" w:eastAsia="Times New Roman"/>
          <w:lang w:eastAsia="hr-HR"/>
        </w:rPr>
        <w:t xml:space="preserve"> u č i o  j e</w:t>
      </w:r>
    </w:p>
    <w:p w:rsidRDefault="00846BE2" w:rsidP="00846BE2" w:rsidR="00846BE2" w:rsidRPr="00846B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846BE2">
        <w:rPr>
          <w:rFonts w:cs="Times New Roman" w:eastAsia="Times New Roman"/>
          <w:lang w:eastAsia="hr-HR"/>
        </w:rPr>
        <w:t>otpravka</w:t>
      </w:r>
      <w:proofErr w:type="spellEnd"/>
      <w:r w:rsidRPr="00846BE2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12.593,46 kn koje je u Očevidniku redoslijeda osnova za plaćanje evidentirano na dan 1. rujna 2015. </w:t>
      </w:r>
    </w:p>
    <w:p w:rsidRDefault="00846BE2" w:rsidP="00846BE2" w:rsidR="00846BE2" w:rsidRPr="00846B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spacing w:after="0"/>
        <w:jc w:val="center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>U Zadru 30. lipnja 2016.</w:t>
      </w:r>
    </w:p>
    <w:p w:rsidRDefault="00846BE2" w:rsidP="00846BE2" w:rsidR="00846BE2" w:rsidRPr="00846BE2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846BE2" w:rsidP="00846BE2" w:rsidR="00846BE2" w:rsidRPr="00846BE2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>Tina Grgas</w:t>
      </w:r>
    </w:p>
    <w:p w:rsidRDefault="00846BE2" w:rsidP="00846BE2" w:rsidR="00846BE2" w:rsidRPr="00846BE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spacing w:after="0"/>
        <w:jc w:val="right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 xml:space="preserve"> </w:t>
      </w:r>
    </w:p>
    <w:p w:rsidRDefault="00846BE2" w:rsidP="00846BE2" w:rsidR="00846BE2" w:rsidRPr="00846B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spacing w:after="0"/>
        <w:jc w:val="both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>UPUTA O PRAVNOM LIJEKU</w:t>
      </w:r>
    </w:p>
    <w:p w:rsidRDefault="00846BE2" w:rsidP="00846BE2" w:rsidR="00846BE2" w:rsidRPr="00846BE2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>Protiv ovog zaključka nije dopuštena žalba.</w:t>
      </w:r>
    </w:p>
    <w:p w:rsidRDefault="00846BE2" w:rsidP="00846BE2" w:rsidR="00846BE2" w:rsidRPr="00846B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6BE2" w:rsidP="00846BE2" w:rsidR="00846BE2" w:rsidRPr="00846BE2">
      <w:pPr>
        <w:spacing w:after="0"/>
        <w:jc w:val="both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>DNA:</w:t>
      </w:r>
    </w:p>
    <w:p w:rsidRDefault="00846BE2" w:rsidP="00846BE2" w:rsidR="00846BE2" w:rsidRPr="00846BE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>FINA, Regionalni centar Split, Podružnica Zadar</w:t>
      </w:r>
    </w:p>
    <w:p w:rsidRDefault="00846BE2" w:rsidP="00846BE2" w:rsidR="00846BE2" w:rsidRPr="00846BE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846BE2">
        <w:rPr>
          <w:rFonts w:cs="Times New Roman" w:eastAsia="Times New Roman"/>
          <w:lang w:eastAsia="hr-HR"/>
        </w:rPr>
        <w:t>e-Oglasna ploča</w:t>
      </w:r>
    </w:p>
    <w:p w:rsidRDefault="00846BE2" w:rsidP="00846BE2" w:rsidR="00846BE2" w:rsidRPr="00846BE2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846BE2" w:rsidP="00846BE2" w:rsidR="00846BE2" w:rsidRPr="00846BE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846B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BE2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8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St-77/2016-6</izvorni_sadrzaj>
    <derivirana_varijabla naziv="DomainObject.Oznaka_1">St-77/2016-6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amatersko kazalište Posedarje</izvorni_sadrzaj>
    <derivirana_varijabla naziv="DomainObject.Predmet.ProtustrankaFormated_1">  Hrvatsko amatersko kazalište Posedarje</derivirana_varijabla>
  </DomainObject.Predmet.ProtustrankaFormated>
  <DomainObject.Predmet.ProtustrankaFormatedOIB>
    <izvorni_sadrzaj>  Hrvatsko amatersko kazalište Posedarje, OIB 24155984202</izvorni_sadrzaj>
    <derivirana_varijabla naziv="DomainObject.Predmet.ProtustrankaFormatedOIB_1">  Hrvatsko amatersko kazalište Posedarje, OIB 24155984202</derivirana_varijabla>
  </DomainObject.Predmet.ProtustrankaFormatedOIB>
  <DomainObject.Predmet.ProtustrankaFormatedWithAdress>
    <izvorni_sadrzaj> Hrvatsko amatersko kazalište Posedarje, Velika vrata 1, 23242 Posedarje</izvorni_sadrzaj>
    <derivirana_varijabla naziv="DomainObject.Predmet.ProtustrankaFormatedWithAdress_1"> Hrvatsko amatersko kazalište Posedarje, Velika vrata 1, 23242 Posedarje</derivirana_varijabla>
  </DomainObject.Predmet.ProtustrankaFormatedWithAdress>
  <DomainObject.Predmet.ProtustrankaFormatedWithAdressOIB>
    <izvorni_sadrzaj> Hrvatsko amatersko kazalište Posedarje, OIB 24155984202, Velika vrata 1, 23242 Posedarje</izvorni_sadrzaj>
    <derivirana_varijabla naziv="DomainObject.Predmet.ProtustrankaFormatedWithAdressOIB_1"> Hrvatsko amatersko kazalište Posedarje, OIB 24155984202, Velika vrata 1, 23242 Posedarje</derivirana_varijabla>
  </DomainObject.Predmet.ProtustrankaFormatedWithAdressOIB>
  <DomainObject.Predmet.ProtustrankaWithAdress>
    <izvorni_sadrzaj>Hrvatsko amatersko kazalište Posedarje Velika vrata 1, 23242 Posedarje</izvorni_sadrzaj>
    <derivirana_varijabla naziv="DomainObject.Predmet.ProtustrankaWithAdress_1">Hrvatsko amatersko kazalište Posedarje Velika vrata 1, 23242 Posedarje</derivirana_varijabla>
  </DomainObject.Predmet.ProtustrankaWithAdress>
  <DomainObject.Predmet.ProtustrankaWithAdressOIB>
    <izvorni_sadrzaj>Hrvatsko amatersko kazalište Posedarje, OIB 24155984202, Velika vrata 1, 23242 Posedarje</izvorni_sadrzaj>
    <derivirana_varijabla naziv="DomainObject.Predmet.ProtustrankaWithAdressOIB_1">Hrvatsko amatersko kazalište Posedarje, OIB 24155984202, Velika vrata 1, 23242 Posedarje</derivirana_varijabla>
  </DomainObject.Predmet.ProtustrankaWithAdressOIB>
  <DomainObject.Predmet.ProtustrankaNazivFormated>
    <izvorni_sadrzaj>Hrvatsko amatersko kazalište Posedarje</izvorni_sadrzaj>
    <derivirana_varijabla naziv="DomainObject.Predmet.ProtustrankaNazivFormated_1">Hrvatsko amatersko kazalište Posedarje</derivirana_varijabla>
  </DomainObject.Predmet.ProtustrankaNazivFormated>
  <DomainObject.Predmet.ProtustrankaNazivFormatedOIB>
    <izvorni_sadrzaj>Hrvatsko amatersko kazalište Posedarje, OIB 24155984202</izvorni_sadrzaj>
    <derivirana_varijabla naziv="DomainObject.Predmet.ProtustrankaNazivFormatedOIB_1">Hrvatsko amatersko kazalište Posedarje, OIB 24155984202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12593.46</izvorni_sadrzaj>
    <derivirana_varijabla naziv="DomainObject.Predmet.TrenutnaVrijednost_1">12593.46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Hrvatsko amatersko kazalište Posedarje</item>
    </izvorni_sadrzaj>
    <derivirana_varijabla naziv="DomainObject.Predmet.ProtuStrankaListFormated_1">
      <item>Hrvatsko amatersko kazalište Posedarje</item>
    </derivirana_varijabla>
  </DomainObject.Predmet.ProtuStrankaListFormated>
  <DomainObject.Predmet.ProtuStrankaListFormatedOIB>
    <izvorni_sadrzaj>
      <item>Hrvatsko amatersko kazalište Posedarje, OIB 24155984202</item>
    </izvorni_sadrzaj>
    <derivirana_varijabla naziv="DomainObject.Predmet.ProtuStrankaListFormatedOIB_1">
      <item>Hrvatsko amatersko kazalište Posedarje, OIB 24155984202</item>
    </derivirana_varijabla>
  </DomainObject.Predmet.ProtuStrankaListFormatedOIB>
  <DomainObject.Predmet.ProtuStrankaListFormatedWithAdress>
    <izvorni_sadrzaj>
      <item>Hrvatsko amatersko kazalište Posedarje, Velika vrata 1, 23242 Posedarje</item>
    </izvorni_sadrzaj>
    <derivirana_varijabla naziv="DomainObject.Predmet.ProtuStrankaListFormatedWithAdress_1">
      <item>Hrvatsko amatersko kazalište Posedarje, Velika vrata 1, 23242 Posedarje</item>
    </derivirana_varijabla>
  </DomainObject.Predmet.ProtuStrankaListFormatedWithAdress>
  <DomainObject.Predmet.ProtuStrankaListFormatedWithAdressOIB>
    <izvorni_sadrzaj>
      <item>Hrvatsko amatersko kazalište Posedarje, OIB 24155984202, Velika vrata 1, 23242 Posedarje</item>
    </izvorni_sadrzaj>
    <derivirana_varijabla naziv="DomainObject.Predmet.ProtuStrankaListFormatedWithAdressOIB_1">
      <item>Hrvatsko amatersko kazalište Posedarje, OIB 24155984202, Velika vrata 1, 23242 Posedarje</item>
    </derivirana_varijabla>
  </DomainObject.Predmet.ProtuStrankaListFormatedWithAdressOIB>
  <DomainObject.Predmet.ProtuStrankaListNazivFormated>
    <izvorni_sadrzaj>
      <item>Hrvatsko amatersko kazalište Posedarje</item>
    </izvorni_sadrzaj>
    <derivirana_varijabla naziv="DomainObject.Predmet.ProtuStrankaListNazivFormated_1">
      <item>Hrvatsko amatersko kazalište Posedarje</item>
    </derivirana_varijabla>
  </DomainObject.Predmet.ProtuStrankaListNazivFormated>
  <DomainObject.Predmet.ProtuStrankaListNazivFormatedOIB>
    <izvorni_sadrzaj>
      <item>Hrvatsko amatersko kazalište Posedarje, OIB 24155984202</item>
    </izvorni_sadrzaj>
    <derivirana_varijabla naziv="DomainObject.Predmet.ProtuStrankaListNazivFormatedOIB_1">
      <item>Hrvatsko amatersko kazalište Posedarje, OIB 24155984202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St-77/2016-6</izvorni_sadrzaj>
    <derivirana_varijabla naziv="DomainObject.PoslovniBrojDokumenta_1">St-77/2016-6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Hrvatsko amatersko kazalište Posedarje</izvorni_sadrzaj>
    <derivirana_varijabla naziv="DomainObject.Predmet.ProtustrankaIDrugi_1">Hrvatsko amatersko kazalište Posedarje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Hrvatsko amatersko kazalište Posedarje, OIB 24155984202, Velika vrata 1, 23242 Posedarje</izvorni_sadrzaj>
    <derivirana_varijabla naziv="DomainObject.Predmet.ProtustrankaIDrugiAdressOIB_1">Hrvatsko amatersko kazalište Posedarje, OIB 24155984202, Velika vrata 1,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Hrvatsko amatersko kazalište Posedarje</item>
    </izvorni_sadrzaj>
    <derivirana_varijabla naziv="DomainObject.Predmet.SudioniciListNaziv_1">
      <item>Financijska agencija</item>
      <item>Hrvatsko amatersko kazalište Posedarje</item>
    </derivirana_varijabla>
  </DomainObject.Predmet.SudioniciListNaziv>
  <DomainObject.Predmet.SudioniciListAdressOIB>
    <izvorni_sadrzaj>
      <item>Financijska agencija, OIB 85821130368, Ivana Danila 4,23000 Zadar</item>
      <item>Hrvatsko amatersko kazalište Posedarje, OIB 24155984202, Velika vrata 1,23242 Posedarje</item>
    </izvorni_sadrzaj>
    <derivirana_varijabla naziv="DomainObject.Predmet.SudioniciListAdressOIB_1">
      <item>Financijska agencija, OIB 85821130368, Ivana Danila 4,23000 Zadar</item>
      <item>Hrvatsko amatersko kazalište Posedarje, OIB 24155984202, Velika vrata 1,23242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9170E-857E-4489-9CD8-0AA0E1F360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857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