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440b" w14:paraId="799440b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730CEB">
        <w:t>St-7054</w:t>
      </w:r>
      <w:r w:rsidR="001559D7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140B7B">
        <w:t xml:space="preserve"> </w:t>
      </w:r>
      <w:r w:rsidR="00730CEB" w:rsidRPr="00730CEB">
        <w:t xml:space="preserve">AUTO DIJELOVI ZAGREB d.o.o., </w:t>
      </w:r>
      <w:proofErr w:type="spellStart"/>
      <w:r w:rsidR="00730CEB" w:rsidRPr="00730CEB">
        <w:t>Bilaj</w:t>
      </w:r>
      <w:r w:rsidR="00730CEB">
        <w:t>ska</w:t>
      </w:r>
      <w:proofErr w:type="spellEnd"/>
      <w:r w:rsidR="00730CEB">
        <w:t xml:space="preserve"> 4, Zagreb, OIB: 08990232634,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730CEB">
        <w:t xml:space="preserve"> </w:t>
      </w:r>
      <w:r w:rsidR="00730CEB" w:rsidRPr="00730CEB">
        <w:t xml:space="preserve">AUTO DIJELOVI ZAGREB d.o.o., </w:t>
      </w:r>
      <w:proofErr w:type="spellStart"/>
      <w:r w:rsidR="00730CEB" w:rsidRPr="00730CEB">
        <w:t>Bilaj</w:t>
      </w:r>
      <w:r w:rsidR="00730CEB">
        <w:t>ska</w:t>
      </w:r>
      <w:proofErr w:type="spellEnd"/>
      <w:r w:rsidR="00730CEB">
        <w:t xml:space="preserve"> 4, Zagreb, OIB: 08990232634</w:t>
      </w:r>
      <w:r w:rsidR="001559D7">
        <w:t>,</w:t>
      </w:r>
      <w:r w:rsidR="00CC1A2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89385B">
        <w:t xml:space="preserve"> </w:t>
      </w:r>
      <w:r w:rsidR="00730CEB" w:rsidRPr="00730CEB">
        <w:t xml:space="preserve">AUTO DIJELOVI ZAGREB d.o.o., </w:t>
      </w:r>
      <w:proofErr w:type="spellStart"/>
      <w:r w:rsidR="00730CEB" w:rsidRPr="00730CEB">
        <w:t>Bilajska</w:t>
      </w:r>
      <w:proofErr w:type="spellEnd"/>
      <w:r w:rsidR="00730CEB" w:rsidRPr="00730CEB">
        <w:t xml:space="preserve"> 4, Zagreb, OIB: 08990232634.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FF52EA">
        <w:t>10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D71111" w:rsidP="00D71111" w:rsidR="00D71111">
      <w:pPr>
        <w:ind w:left="7080"/>
      </w:pPr>
      <w:r>
        <w:t xml:space="preserve">      </w:t>
      </w:r>
      <w:r w:rsidR="00063BA7">
        <w:t>Ivan Bešlić</w:t>
      </w:r>
      <w:r>
        <w:t>, v.r.</w:t>
      </w:r>
    </w:p>
    <w:p w:rsidRDefault="00D71111" w:rsidP="00720C69" w:rsidR="00D71111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D71111" w:rsidP="00720C69" w:rsidR="00D71111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4C9" w:rsidR="00AA74C9">
      <w:r>
        <w:separator/>
      </w:r>
    </w:p>
  </w:endnote>
  <w:endnote w:id="0" w:type="continuationSeparator">
    <w:p w:rsidRDefault="00AA74C9" w:rsidR="00AA7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4C9" w:rsidR="00AA74C9">
      <w:r>
        <w:separator/>
      </w:r>
    </w:p>
  </w:footnote>
  <w:footnote w:id="0" w:type="continuationSeparator">
    <w:p w:rsidRDefault="00AA74C9" w:rsidR="00AA74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730CEB">
      <w:t>7054</w:t>
    </w:r>
    <w:r w:rsidR="001559D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3FE8"/>
    <w:rsid w:val="000A7734"/>
    <w:rsid w:val="000D1191"/>
    <w:rsid w:val="000D769B"/>
    <w:rsid w:val="000E38B3"/>
    <w:rsid w:val="000E7B6F"/>
    <w:rsid w:val="000F0A67"/>
    <w:rsid w:val="00100A38"/>
    <w:rsid w:val="00131E34"/>
    <w:rsid w:val="001327CD"/>
    <w:rsid w:val="00135458"/>
    <w:rsid w:val="001405A7"/>
    <w:rsid w:val="00140795"/>
    <w:rsid w:val="00140B7B"/>
    <w:rsid w:val="00147131"/>
    <w:rsid w:val="00150216"/>
    <w:rsid w:val="001559D7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0AD9"/>
    <w:rsid w:val="001F1AC0"/>
    <w:rsid w:val="00203C4E"/>
    <w:rsid w:val="002047FA"/>
    <w:rsid w:val="0021194A"/>
    <w:rsid w:val="00211B7A"/>
    <w:rsid w:val="00220CCE"/>
    <w:rsid w:val="00225373"/>
    <w:rsid w:val="00230357"/>
    <w:rsid w:val="0023441A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C7EC9"/>
    <w:rsid w:val="002D053D"/>
    <w:rsid w:val="002E1D35"/>
    <w:rsid w:val="002E2112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A65FE"/>
    <w:rsid w:val="003C369C"/>
    <w:rsid w:val="003D2137"/>
    <w:rsid w:val="003D34DE"/>
    <w:rsid w:val="003F7331"/>
    <w:rsid w:val="00410926"/>
    <w:rsid w:val="00420BC2"/>
    <w:rsid w:val="00441452"/>
    <w:rsid w:val="004458BF"/>
    <w:rsid w:val="004500CD"/>
    <w:rsid w:val="00454E59"/>
    <w:rsid w:val="0046193B"/>
    <w:rsid w:val="004629DA"/>
    <w:rsid w:val="00464462"/>
    <w:rsid w:val="00466218"/>
    <w:rsid w:val="00470258"/>
    <w:rsid w:val="0047225D"/>
    <w:rsid w:val="00474B0B"/>
    <w:rsid w:val="00484903"/>
    <w:rsid w:val="00492A14"/>
    <w:rsid w:val="004939B3"/>
    <w:rsid w:val="004B0EB9"/>
    <w:rsid w:val="004B3CB1"/>
    <w:rsid w:val="004B547C"/>
    <w:rsid w:val="004B69E0"/>
    <w:rsid w:val="004D0F42"/>
    <w:rsid w:val="004D47E3"/>
    <w:rsid w:val="004F7518"/>
    <w:rsid w:val="00504882"/>
    <w:rsid w:val="0050581F"/>
    <w:rsid w:val="0051564C"/>
    <w:rsid w:val="0054272D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30CEB"/>
    <w:rsid w:val="0074235B"/>
    <w:rsid w:val="0074350B"/>
    <w:rsid w:val="00746584"/>
    <w:rsid w:val="00746C77"/>
    <w:rsid w:val="00750044"/>
    <w:rsid w:val="00755028"/>
    <w:rsid w:val="00782AAB"/>
    <w:rsid w:val="00784575"/>
    <w:rsid w:val="00785573"/>
    <w:rsid w:val="007914C7"/>
    <w:rsid w:val="007C14AD"/>
    <w:rsid w:val="007C2B48"/>
    <w:rsid w:val="007D55D5"/>
    <w:rsid w:val="007D6164"/>
    <w:rsid w:val="007F4441"/>
    <w:rsid w:val="0080000A"/>
    <w:rsid w:val="008031F2"/>
    <w:rsid w:val="00824C90"/>
    <w:rsid w:val="00827AA3"/>
    <w:rsid w:val="00831091"/>
    <w:rsid w:val="00847911"/>
    <w:rsid w:val="00853818"/>
    <w:rsid w:val="008578A3"/>
    <w:rsid w:val="00865825"/>
    <w:rsid w:val="0087007D"/>
    <w:rsid w:val="00886077"/>
    <w:rsid w:val="00892190"/>
    <w:rsid w:val="0089385B"/>
    <w:rsid w:val="00897C05"/>
    <w:rsid w:val="008A1B78"/>
    <w:rsid w:val="008A66EA"/>
    <w:rsid w:val="008B2550"/>
    <w:rsid w:val="008B4600"/>
    <w:rsid w:val="008C7B65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B71F1"/>
    <w:rsid w:val="009C25A7"/>
    <w:rsid w:val="009C7517"/>
    <w:rsid w:val="009D6A0D"/>
    <w:rsid w:val="00A03A03"/>
    <w:rsid w:val="00A120A2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02D3"/>
    <w:rsid w:val="00A93AA3"/>
    <w:rsid w:val="00A96AC9"/>
    <w:rsid w:val="00A9703C"/>
    <w:rsid w:val="00A97D5D"/>
    <w:rsid w:val="00AA12AD"/>
    <w:rsid w:val="00AA372A"/>
    <w:rsid w:val="00AA74C9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82BDB"/>
    <w:rsid w:val="00B913D4"/>
    <w:rsid w:val="00B91F18"/>
    <w:rsid w:val="00BA0CB9"/>
    <w:rsid w:val="00BA62C2"/>
    <w:rsid w:val="00BD5D44"/>
    <w:rsid w:val="00BD61E7"/>
    <w:rsid w:val="00BD6BB3"/>
    <w:rsid w:val="00BE051A"/>
    <w:rsid w:val="00BE4F1C"/>
    <w:rsid w:val="00BF06D9"/>
    <w:rsid w:val="00BF777D"/>
    <w:rsid w:val="00C138A5"/>
    <w:rsid w:val="00C14E53"/>
    <w:rsid w:val="00C22D79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C1A23"/>
    <w:rsid w:val="00CD0DB0"/>
    <w:rsid w:val="00CD6FA3"/>
    <w:rsid w:val="00CD7670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1111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E78E7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55E7D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50E78"/>
    <w:rsid w:val="00F57FA0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E03BC"/>
    <w:rsid w:val="00FF52EA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7054</izvorni_sadrzaj>
    <derivirana_varijabla naziv="DomainObject.Predmet.Broj_1">7054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St-7054/2016</izvorni_sadrzaj>
    <derivirana_varijabla naziv="DomainObject.Predmet.OznakaBroj_1">St-7054/2016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DIJELOVI ZAGREB d.o.o. zastupanog po punomoćniku DANIJEL TROJAK</izvorni_sadrzaj>
    <derivirana_varijabla naziv="DomainObject.Predmet.ProtustrankaFormated_1">  AUTO DIJELOVI ZAGREB d.o.o. zastupanog po punomoćniku DANIJEL TROJAK</derivirana_varijabla>
  </DomainObject.Predmet.ProtustrankaFormated>
  <DomainObject.Predmet.ProtustrankaFormatedOIB>
    <izvorni_sadrzaj>  AUTO DIJELOVI ZAGREB d.o.o., OIB 08990232634 zastupanog po punomoćniku DANIJEL TROJAK</izvorni_sadrzaj>
    <derivirana_varijabla naziv="DomainObject.Predmet.ProtustrankaFormatedOIB_1">  AUTO DIJELOVI ZAGREB d.o.o., OIB 08990232634 zastupanog po punomoćniku DANIJEL TROJAK</derivirana_varijabla>
  </DomainObject.Predmet.ProtustrankaFormatedOIB>
  <DomainObject.Predmet.ProtustrankaFormatedWithAdress>
    <izvorni_sadrzaj> AUTO DIJELOVI ZAGREB d.o.o., Bilajska 4, 10000 Zagreb zastupanog po punomoćniku DANIJEL TROJAK</izvorni_sadrzaj>
    <derivirana_varijabla naziv="DomainObject.Predmet.ProtustrankaFormatedWithAdress_1"> AUTO DIJELOVI ZAGREB d.o.o., Bilajska 4, 10000 Zagreb zastupanog po punomoćniku DANIJEL TROJAK</derivirana_varijabla>
  </DomainObject.Predmet.ProtustrankaFormatedWithAdress>
  <DomainObject.Predmet.ProtustrankaFormatedWithAdressOIB>
    <izvorni_sadrzaj> AUTO DIJELOVI ZAGREB d.o.o., OIB 08990232634, Bilajska 4, 10000 Zagreb zastupanog po punomoćniku DANIJEL TROJAK</izvorni_sadrzaj>
    <derivirana_varijabla naziv="DomainObject.Predmet.ProtustrankaFormatedWithAdressOIB_1"> AUTO DIJELOVI ZAGREB d.o.o., OIB 08990232634, Bilajska 4, 10000 Zagreb zastupanog po punomoćniku DANIJEL TROJAK</derivirana_varijabla>
  </DomainObject.Predmet.ProtustrankaFormatedWithAdressOIB>
  <DomainObject.Predmet.ProtustrankaWithAdress>
    <izvorni_sadrzaj>AUTO DIJELOVI ZAGREB d.o.o. Bilajska 4, 10000 Zagreb</izvorni_sadrzaj>
    <derivirana_varijabla naziv="DomainObject.Predmet.ProtustrankaWithAdress_1">AUTO DIJELOVI ZAGREB d.o.o. Bilajska 4, 10000 Zagreb</derivirana_varijabla>
  </DomainObject.Predmet.ProtustrankaWithAdress>
  <DomainObject.Predmet.ProtustrankaWithAdressOIB>
    <izvorni_sadrzaj>AUTO DIJELOVI ZAGREB d.o.o., OIB 08990232634, Bilajska 4, 10000 Zagreb</izvorni_sadrzaj>
    <derivirana_varijabla naziv="DomainObject.Predmet.ProtustrankaWithAdressOIB_1">AUTO DIJELOVI ZAGREB d.o.o., OIB 08990232634, Bilajska 4, 10000 Zagreb</derivirana_varijabla>
  </DomainObject.Predmet.ProtustrankaWithAdressOIB>
  <DomainObject.Predmet.ProtustrankaNazivFormated>
    <izvorni_sadrzaj>AUTO DIJELOVI ZAGREB d.o.o.</izvorni_sadrzaj>
    <derivirana_varijabla naziv="DomainObject.Predmet.ProtustrankaNazivFormated_1">AUTO DIJELOVI ZAGREB d.o.o.</derivirana_varijabla>
  </DomainObject.Predmet.ProtustrankaNazivFormated>
  <DomainObject.Predmet.ProtustrankaNazivFormatedOIB>
    <izvorni_sadrzaj>AUTO DIJELOVI ZAGREB d.o.o., OIB 08990232634</izvorni_sadrzaj>
    <derivirana_varijabla naziv="DomainObject.Predmet.ProtustrankaNazivFormatedOIB_1">AUTO DIJELOVI ZAGREB d.o.o., OIB 08990232634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 ZAGREB d.o.o. zastupanog po punomoćniku DANIJEL TROJAK</item>
    </izvorni_sadrzaj>
    <derivirana_varijabla naziv="DomainObject.Predmet.ProtuStrankaListFormated_1">
      <item>AUTO DIJELOVI ZAGREB d.o.o. zastupanog po punomoćniku DANIJEL TROJAK</item>
    </derivirana_varijabla>
  </DomainObject.Predmet.ProtuStrankaListFormated>
  <DomainObject.Predmet.ProtuStrankaListFormatedOIB>
    <izvorni_sadrzaj>
      <item>AUTO DIJELOVI ZAGREB d.o.o., OIB 08990232634 zastupanog po punomoćniku DANIJEL TROJAK</item>
    </izvorni_sadrzaj>
    <derivirana_varijabla naziv="DomainObject.Predmet.ProtuStrankaListFormatedOIB_1">
      <item>AUTO DIJELOVI ZAGREB d.o.o., OIB 08990232634 zastupanog po punomoćniku DANIJEL TROJAK</item>
    </derivirana_varijabla>
  </DomainObject.Predmet.ProtuStrankaListFormatedOIB>
  <DomainObject.Predmet.ProtuStrankaListFormatedWithAdress>
    <izvorni_sadrzaj>
      <item>AUTO DIJELOVI ZAGREB d.o.o., Bilajska 4, 10000 Zagreb zastupanog po punomoćniku DANIJEL TROJAK</item>
    </izvorni_sadrzaj>
    <derivirana_varijabla naziv="DomainObject.Predmet.ProtuStrankaListFormatedWithAdress_1">
      <item>AUTO DIJELOVI ZAGREB d.o.o., Bilajska 4, 10000 Zagreb zastupanog po punomoćniku DANIJEL TROJAK</item>
    </derivirana_varijabla>
  </DomainObject.Predmet.ProtuStrankaListFormatedWithAdress>
  <DomainObject.Predmet.ProtuStrankaListFormatedWithAdressOIB>
    <izvorni_sadrzaj>
      <item>AUTO DIJELOVI ZAGREB d.o.o., OIB 08990232634, Bilajska 4, 10000 Zagreb zastupanog po punomoćniku DANIJEL TROJAK</item>
    </izvorni_sadrzaj>
    <derivirana_varijabla naziv="DomainObject.Predmet.ProtuStrankaListFormatedWithAdressOIB_1">
      <item>AUTO DIJELOVI ZAGREB d.o.o., OIB 08990232634, Bilajska 4, 10000 Zagreb zastupanog po punomoćniku DANIJEL TROJAK</item>
    </derivirana_varijabla>
  </DomainObject.Predmet.ProtuStrankaListFormatedWithAdressOIB>
  <DomainObject.Predmet.ProtuStrankaListNazivFormated>
    <izvorni_sadrzaj>
      <item>AUTO DIJELOVI ZAGREB d.o.o.</item>
    </izvorni_sadrzaj>
    <derivirana_varijabla naziv="DomainObject.Predmet.ProtuStrankaListNazivFormated_1">
      <item>AUTO DIJELOVI ZAGREB d.o.o.</item>
    </derivirana_varijabla>
  </DomainObject.Predmet.ProtuStrankaListNazivFormated>
  <DomainObject.Predmet.ProtuStrankaListNazivFormatedOIB>
    <izvorni_sadrzaj>
      <item>AUTO DIJELOVI ZAGREB d.o.o., OIB 08990232634</item>
    </izvorni_sadrzaj>
    <derivirana_varijabla naziv="DomainObject.Predmet.ProtuStrankaListNazivFormatedOIB_1">
      <item>AUTO DIJELOVI ZAGREB d.o.o., OIB 08990232634</item>
    </derivirana_varijabla>
  </DomainObject.Predmet.ProtuStrankaListNazivFormatedOIB>
  <DomainObject.Predmet.OstaliListFormated>
    <izvorni_sadrzaj>
      <item>DANIJEL TROJAK punomoćnik sudionika u postupku AUTO DIJELOVI ZAGREB d.o.o.</item>
    </izvorni_sadrzaj>
    <derivirana_varijabla naziv="DomainObject.Predmet.OstaliListFormated_1">
      <item>DANIJEL TROJAK punomoćnik sudionika u postupku AUTO DIJELOVI ZAGREB d.o.o.</item>
    </derivirana_varijabla>
  </DomainObject.Predmet.OstaliListFormated>
  <DomainObject.Predmet.OstaliListFormatedOIB>
    <izvorni_sadrzaj>
      <item>DANIJEL TROJAK, OIB 15828982836 punomoćnik sudionika u postupku AUTO DIJELOVI ZAGREB d.o.o.</item>
    </izvorni_sadrzaj>
    <derivirana_varijabla naziv="DomainObject.Predmet.OstaliListFormatedOIB_1">
      <item>DANIJEL TROJAK, OIB 15828982836 punomoćnik sudionika u postupku AUTO DIJELOVI ZAGREB d.o.o.</item>
    </derivirana_varijabla>
  </DomainObject.Predmet.OstaliListFormatedOIB>
  <DomainObject.Predmet.OstaliListFormatedWithAdress>
    <izvorni_sadrzaj>
      <item>DANIJEL TROJAK, P.HATZA 28, 10000 Zagreb punomoćnik sudionika u postupku AUTO DIJELOVI ZAGREB d.o.o.</item>
    </izvorni_sadrzaj>
    <derivirana_varijabla naziv="DomainObject.Predmet.OstaliListFormatedWithAdress_1">
      <item>DANIJEL TROJAK, P.HATZA 28, 10000 Zagreb punomoćnik sudionika u postupku AUTO DIJELOVI ZAGREB d.o.o.</item>
    </derivirana_varijabla>
  </DomainObject.Predmet.OstaliListFormatedWithAdress>
  <DomainObject.Predmet.OstaliListFormatedWithAdressOIB>
    <izvorni_sadrzaj>
      <item>DANIJEL TROJAK, OIB 15828982836, P.HATZA 28, 10000 Zagreb punomoćnik sudionika u postupku AUTO DIJELOVI ZAGREB d.o.o.</item>
    </izvorni_sadrzaj>
    <derivirana_varijabla naziv="DomainObject.Predmet.OstaliListFormatedWithAdressOIB_1">
      <item>DANIJEL TROJAK, OIB 15828982836, P.HATZA 28, 10000 Zagreb punomoćnik sudionika u postupku AUTO DIJELOVI ZAGREB d.o.o.</item>
    </derivirana_varijabla>
  </DomainObject.Predmet.OstaliListFormatedWithAdressOIB>
  <DomainObject.Predmet.OstaliListNazivFormated>
    <izvorni_sadrzaj>
      <item>DANIJEL TROJAK</item>
    </izvorni_sadrzaj>
    <derivirana_varijabla naziv="DomainObject.Predmet.OstaliListNazivFormated_1">
      <item>DANIJEL TROJAK</item>
    </derivirana_varijabla>
  </DomainObject.Predmet.OstaliListNazivFormated>
  <DomainObject.Predmet.OstaliListNazivFormatedOIB>
    <izvorni_sadrzaj>
      <item>DANIJEL TROJAK, OIB 15828982836</item>
    </izvorni_sadrzaj>
    <derivirana_varijabla naziv="DomainObject.Predmet.OstaliListNazivFormatedOIB_1">
      <item>DANIJEL TROJAK, OIB 15828982836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 ZAGREB d.o.o.</izvorni_sadrzaj>
    <derivirana_varijabla naziv="DomainObject.Predmet.ProtustrankaIDrugi_1">AUTO DIJELOVI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DIJELOVI ZAGREB d.o.o., OIB 08990232634, Bilajska 4, 10000 Zagreb</izvorni_sadrzaj>
    <derivirana_varijabla naziv="DomainObject.Predmet.ProtustrankaIDrugiAdressOIB_1">AUTO DIJELOVI ZAGREB d.o.o., OIB 08990232634, Bilajska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 ZAGREB d.o.o.</item>
      <item>DANIJEL TROJAK</item>
    </izvorni_sadrzaj>
    <derivirana_varijabla naziv="DomainObject.Predmet.SudioniciListNaziv_1">
      <item>FINA Regionalni centar Zagreb</item>
      <item>AUTO DIJELOVI ZAGREB d.o.o.</item>
      <item>DANIJEL TROJAK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DIJELOVI ZAGREB d.o.o., OIB 08990232634, Bilajska 4,10000 Zagreb</item>
      <item>DANIJEL TROJAK, OIB 15828982836, P.HATZA 28,10000 Zagreb</item>
    </izvorni_sadrzaj>
    <derivirana_varijabla naziv="DomainObject.Predmet.SudioniciListAdressOIB_1">
      <item>FINA Regionalni centar Zagreb, OIB 85821130368, Trg svibanjskih žrtava 1995. br. 1,10000 Zagreb</item>
      <item>AUTO DIJELOVI ZAGREB d.o.o., OIB 08990232634, Bilajska 4,10000 Zagreb</item>
      <item>DANIJEL TROJAK, OIB 15828982836, P.HATZA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08990232634</item>
      <item>, OIB 15828982836</item>
    </izvorni_sadrzaj>
    <derivirana_varijabla naziv="DomainObject.Predmet.SudioniciListNazivOIB_1">
      <item>, OIB 85821130368</item>
      <item>, OIB 08990232634</item>
      <item>, OIB 15828982836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82431B-87DB-42DB-9052-00166BF4A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325</properties:Words>
  <properties:Characters>1767</properties:Characters>
  <properties:Lines>63</properties:Lines>
  <properties:Paragraphs>21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2017-03-10T12:31:00Z</cp:lastPrinted>
  <dcterms:modified xmlns:xsi="http://www.w3.org/2001/XMLSchema-instance" xsi:type="dcterms:W3CDTF">2017-03-10T12:32:00Z</dcterms:modified>
  <cp:revision>62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