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f641" w14:paraId="e67f641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4D1858">
        <w:t>204/15-50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 xml:space="preserve">Trgovački sud u Osijeku, po sucu pojedincu Jadranki Herman kao stečajnom sucu, u stečajnom postupku nad dužnikom GRAMAT d.o.o. za  trgovinu  i usluge, u stečaju,  Đakovo, Industrijska zona bb, MBS 040006223, OIB 46256580078, dana </w:t>
      </w:r>
      <w:r w:rsidR="004D1858">
        <w:t xml:space="preserve">2. ožujka 2017.  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 w:rsidR="004D1858">
        <w:rPr>
          <w:color w:val="000000"/>
        </w:rPr>
        <w:t xml:space="preserve">B2 Kapital d.o.o. Zagreb.         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4D1858" w:rsidP="00524F6E" w:rsidR="00524F6E">
      <w:pPr>
        <w:jc w:val="right"/>
      </w:pPr>
      <w:r>
        <w:t>13 St-204/15-50</w:t>
      </w: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u Rijeci ZK odjel Rijeka. </w:t>
      </w: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670.500,01 kn.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>I 2.) 15.372.672,29 kn.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>I 3.)      698.459,97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CB2692">
        <w:rPr>
          <w:b/>
        </w:rPr>
        <w:t xml:space="preserve">30. ožujka </w:t>
      </w:r>
      <w:r w:rsidR="00D20FCE">
        <w:rPr>
          <w:b/>
        </w:rPr>
        <w:t xml:space="preserve"> </w:t>
      </w:r>
      <w:r w:rsidR="00CB2692">
        <w:rPr>
          <w:b/>
        </w:rPr>
        <w:t>2017.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441C93">
        <w:rPr>
          <w:b/>
        </w:rPr>
        <w:t>09,00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F26381" w:rsidP="00F26381" w:rsidR="00F26381">
      <w:pPr>
        <w:ind w:firstLine="708"/>
        <w:jc w:val="center"/>
      </w:pPr>
      <w:r>
        <w:lastRenderedPageBreak/>
        <w:t>3</w:t>
      </w:r>
    </w:p>
    <w:p w:rsidRDefault="00CB2692" w:rsidP="00F26381" w:rsidR="00F26381">
      <w:pPr>
        <w:jc w:val="right"/>
      </w:pPr>
      <w:r>
        <w:t>13 St-204/15-50</w:t>
      </w:r>
    </w:p>
    <w:p w:rsidRDefault="00F26381" w:rsidP="00F26381" w:rsidR="00F26381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CB2692" w:rsidP="00F26381" w:rsidR="00F26381">
      <w:pPr>
        <w:jc w:val="right"/>
      </w:pPr>
      <w:r>
        <w:t>13 St-204/15-50</w:t>
      </w:r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4D1858">
        <w:t xml:space="preserve">2. ožujak 2017.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9734A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30/03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308DB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17E1"/>
    <w:rsid w:val="00534964"/>
    <w:rsid w:val="0053545A"/>
    <w:rsid w:val="00537EF7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97DC3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7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41BBB-C8DD-43A4-9C61-D2CB91083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1422</properties:Words>
  <properties:Characters>7635</properties:Characters>
  <properties:Lines>208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9236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2017-03-02T09:37:00Z</dcterms:created>
  <dc:creator>Korisnik</dc:creator>
  <cp:lastModifiedBy>Maja Kocijan</cp:lastModifiedBy>
  <cp:lastPrinted>2017-03-02T09:37:00Z</cp:lastPrinted>
  <dcterms:modified xmlns:xsi="http://www.w3.org/2001/XMLSchema-instance" xsi:type="dcterms:W3CDTF">2017-03-02T09:48:00Z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