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effe" w14:paraId="a67eff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1DA7" w:rsidP="000D1DA7" w:rsidR="000D1DA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St-324/2017-2.</w:t>
      </w:r>
    </w:p>
    <w:p w:rsidRDefault="000D1DA7" w:rsidP="000D1DA7" w:rsidR="000D1DA7">
      <w:pPr>
        <w:jc w:val="center"/>
        <w:rPr>
          <w:rFonts w:cs="Arial" w:hAnsi="Arial" w:ascii="Arial"/>
          <w:b/>
          <w:noProof/>
        </w:rPr>
      </w:pPr>
    </w:p>
    <w:p w:rsidRDefault="000D1DA7" w:rsidP="000D1DA7" w:rsidR="000D1DA7">
      <w:pPr>
        <w:jc w:val="center"/>
        <w:rPr>
          <w:rFonts w:cs="Arial" w:hAnsi="Arial" w:ascii="Arial"/>
          <w:b/>
          <w:noProof/>
        </w:rPr>
      </w:pPr>
    </w:p>
    <w:p w:rsidRDefault="000D1DA7" w:rsidP="000D1DA7" w:rsidR="000D1DA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D1DA7" w:rsidP="000D1DA7" w:rsidR="000D1DA7">
      <w:pPr>
        <w:rPr>
          <w:rFonts w:cs="Arial" w:hAnsi="Arial" w:ascii="Arial"/>
          <w:b/>
          <w:noProof/>
        </w:rPr>
      </w:pPr>
    </w:p>
    <w:p w:rsidRDefault="000D1DA7" w:rsidP="000D1DA7" w:rsidR="000D1DA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D1DA7" w:rsidP="000D1DA7" w:rsidR="000D1DA7">
      <w:pPr>
        <w:jc w:val="center"/>
        <w:outlineLvl w:val="0"/>
        <w:rPr>
          <w:rFonts w:cs="Arial" w:hAnsi="Arial" w:ascii="Arial"/>
          <w:b/>
          <w:noProof/>
        </w:rPr>
      </w:pPr>
    </w:p>
    <w:p w:rsidRDefault="000D1DA7" w:rsidP="000D1DA7" w:rsidR="000D1DA7">
      <w:pPr>
        <w:outlineLvl w:val="0"/>
        <w:rPr>
          <w:rFonts w:cs="Arial" w:hAnsi="Arial" w:ascii="Arial"/>
          <w:noProof/>
        </w:rPr>
      </w:pP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DELICIJA d.o.o. za trgovinu i usluge iz Čakovca, </w:t>
      </w:r>
      <w:proofErr w:type="spellStart"/>
      <w:r>
        <w:rPr>
          <w:rFonts w:cs="Arial" w:hAnsi="Arial" w:ascii="Arial"/>
        </w:rPr>
        <w:t>Kraljla</w:t>
      </w:r>
      <w:proofErr w:type="spellEnd"/>
      <w:r>
        <w:rPr>
          <w:rFonts w:cs="Arial" w:hAnsi="Arial" w:ascii="Arial"/>
        </w:rPr>
        <w:t xml:space="preserve"> Tomislava 9, MBS 070085208, OIB 98678270261, d</w:t>
      </w:r>
      <w:r>
        <w:rPr>
          <w:rFonts w:cs="Arial" w:hAnsi="Arial" w:ascii="Arial"/>
          <w:noProof/>
        </w:rPr>
        <w:t>ana 14. kolovoza 2017. godine</w:t>
      </w: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</w:p>
    <w:p w:rsidRDefault="000D1DA7" w:rsidP="000D1DA7" w:rsidR="000D1DA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D1DA7" w:rsidP="000D1DA7" w:rsidR="000D1DA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D1DA7" w:rsidP="000D1DA7" w:rsidR="000D1DA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DELICIJA d.o.o. za trgovinu i usluge iz Čakovca, </w:t>
      </w:r>
      <w:proofErr w:type="spellStart"/>
      <w:r>
        <w:rPr>
          <w:rFonts w:cs="Arial" w:hAnsi="Arial" w:ascii="Arial"/>
        </w:rPr>
        <w:t>Kraljla</w:t>
      </w:r>
      <w:proofErr w:type="spellEnd"/>
      <w:r>
        <w:rPr>
          <w:rFonts w:cs="Arial" w:hAnsi="Arial" w:ascii="Arial"/>
        </w:rPr>
        <w:t xml:space="preserve"> Tomislava 9, MBS 070085208, OIB 98678270261.</w:t>
      </w:r>
    </w:p>
    <w:p w:rsidRDefault="000D1DA7" w:rsidP="000D1DA7" w:rsidR="000D1DA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</w:p>
    <w:p w:rsidRDefault="000D1DA7" w:rsidP="000D1DA7" w:rsidR="000D1DA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0D1DA7" w:rsidP="000D1DA7" w:rsidR="000D1DA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Šerif Ramadani iz Čakovca, dr.Ante Starčevića 59.</w:t>
      </w:r>
    </w:p>
    <w:p w:rsidRDefault="000D1DA7" w:rsidP="000D1DA7" w:rsidR="000D1DA7">
      <w:pPr>
        <w:ind w:left="851"/>
        <w:jc w:val="both"/>
        <w:rPr>
          <w:rFonts w:cs="Arial" w:hAnsi="Arial" w:ascii="Arial"/>
          <w:noProof/>
        </w:rPr>
      </w:pPr>
    </w:p>
    <w:p w:rsidRDefault="000D1DA7" w:rsidP="000D1DA7" w:rsidR="000D1DA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</w:t>
      </w:r>
      <w:r>
        <w:rPr>
          <w:rFonts w:cs="Arial" w:hAnsi="Arial" w:ascii="Arial"/>
          <w:noProof/>
        </w:rPr>
        <w:lastRenderedPageBreak/>
        <w:t>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D1DA7" w:rsidP="000D1DA7" w:rsidR="000D1DA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D1DA7" w:rsidP="000D1DA7" w:rsidR="000D1DA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D1DA7" w:rsidP="000D1DA7" w:rsidR="000D1DA7">
      <w:pPr>
        <w:jc w:val="center"/>
        <w:outlineLvl w:val="0"/>
        <w:rPr>
          <w:rFonts w:cs="Arial" w:hAnsi="Arial" w:ascii="Arial"/>
          <w:noProof/>
        </w:rPr>
      </w:pPr>
    </w:p>
    <w:p w:rsidRDefault="000D1DA7" w:rsidP="000D1DA7" w:rsidR="000D1DA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261 dana, u ukupnom iznosu od 2.022,85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</w:t>
      </w:r>
    </w:p>
    <w:p w:rsidRDefault="000D1DA7" w:rsidP="000D1DA7" w:rsidR="000D1DA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                    </w:t>
      </w: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</w:p>
    <w:p w:rsidRDefault="000D1DA7" w:rsidP="000D1DA7" w:rsidR="000D1DA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</w:p>
    <w:p w:rsidRDefault="000D1DA7" w:rsidP="000D1DA7" w:rsidR="000D1DA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kolovoza 2017. godine 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</w:p>
    <w:p w:rsidRDefault="000D1DA7" w:rsidP="000D1DA7" w:rsidR="000D1DA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D1DA7" w:rsidP="000D1DA7" w:rsidR="000D1DA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D1DA7" w:rsidP="000D1DA7" w:rsidR="000D1DA7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0D1DA7" w:rsidP="000D1DA7" w:rsidR="000D1DA7">
      <w:pPr>
        <w:jc w:val="both"/>
        <w:rPr>
          <w:rFonts w:cs="Arial" w:hAnsi="Arial" w:ascii="Arial"/>
          <w:noProof/>
        </w:rPr>
      </w:pPr>
    </w:p>
    <w:p w:rsidRDefault="000D1DA7" w:rsidP="000D1DA7" w:rsidR="000D1DA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D1DA7" w:rsidP="000D1DA7" w:rsidR="000D1DA7">
      <w:pPr>
        <w:jc w:val="both"/>
        <w:rPr>
          <w:rFonts w:cs="Arial" w:hAnsi="Arial" w:ascii="Arial"/>
        </w:rPr>
      </w:pPr>
    </w:p>
    <w:p w:rsidRDefault="000D1DA7" w:rsidP="000D1DA7" w:rsidR="000D1DA7">
      <w:pPr>
        <w:jc w:val="both"/>
        <w:rPr>
          <w:rFonts w:cs="Arial" w:hAnsi="Arial" w:ascii="Arial"/>
          <w:noProof/>
        </w:rPr>
      </w:pPr>
    </w:p>
    <w:p w:rsidRDefault="000D1DA7" w:rsidP="000D1DA7" w:rsidR="000D1DA7">
      <w:pPr>
        <w:jc w:val="both"/>
        <w:rPr>
          <w:rFonts w:cs="Arial" w:hAnsi="Arial" w:ascii="Arial"/>
          <w:noProof/>
        </w:rPr>
      </w:pP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D1DA7" w:rsidP="000D1DA7" w:rsidR="000D1DA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D1DA7" w:rsidP="000D1DA7" w:rsidR="000D1DA7">
      <w:pPr>
        <w:jc w:val="both"/>
        <w:outlineLvl w:val="0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D1DA7" w:rsidP="000D1DA7" w:rsidR="000D1DA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Bj.14.08.2017.g.</w:t>
      </w:r>
    </w:p>
    <w:p w:rsidRDefault="000D1DA7" w:rsidP="000D1DA7" w:rsidR="000D1DA7">
      <w:pPr>
        <w:rPr>
          <w:rFonts w:cs="Arial" w:hAnsi="Arial" w:ascii="Arial"/>
        </w:rPr>
      </w:pPr>
    </w:p>
    <w:p w:rsidRDefault="000D1DA7" w:rsidP="000D1DA7" w:rsidR="000D1DA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F8C" w:rsidP="00537B78" w:rsidR="00637F8C">
      <w:r>
        <w:separator/>
      </w:r>
    </w:p>
  </w:endnote>
  <w:endnote w:id="0" w:type="continuationSeparator">
    <w:p w:rsidRDefault="00637F8C" w:rsidP="00537B78" w:rsidR="0063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F8C" w:rsidP="00537B78" w:rsidR="00637F8C">
      <w:r>
        <w:separator/>
      </w:r>
    </w:p>
  </w:footnote>
  <w:footnote w:id="0" w:type="continuationSeparator">
    <w:p w:rsidRDefault="00637F8C" w:rsidP="00537B78" w:rsidR="00637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A7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F8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St-324/2017-2</izvorni_sadrzaj>
    <derivirana_varijabla naziv="DomainObject.Oznaka_1">St-324/2017-2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društvo s ograničenom odgovornošću za trgovinu i usluge zastupanog po punomoćniku Šerif Ramadani</izvorni_sadrzaj>
    <derivirana_varijabla naziv="DomainObject.Predmet.ProtustrankaFormated_1">  DELICIJA društvo s ograničenom odgovornošću za trgovinu i usluge zastupanog po punomoćniku Šerif Ramadani</derivirana_varijabla>
  </DomainObject.Predmet.ProtustrankaFormated>
  <DomainObject.Predmet.ProtustrankaFormatedOIB>
    <izvorni_sadrzaj>  DELICIJA društvo s ograničenom odgovornošću za trgovinu i usluge, OIB 98678270261 zastupanog po punomoćniku Šerif Ramadani</izvorni_sadrzaj>
    <derivirana_varijabla naziv="DomainObject.Predmet.ProtustrankaFormatedOIB_1">  DELICIJA društvo s ograničenom odgovornošću za trgovinu i usluge, OIB 98678270261 zastupanog po punomoćniku Šerif Ramadani</derivirana_varijabla>
  </DomainObject.Predmet.ProtustrankaFormatedOIB>
  <DomainObject.Predmet.ProtustrankaFormatedWithAdress>
    <izvorni_sadrzaj> DELICIJA društvo s ograničenom odgovornošću za trgovinu i usluge, Kralja Tomislava 9, 40000 Čakovec zastupanog po punomoćniku Šerif Ramadani</izvorni_sadrzaj>
    <derivirana_varijabla naziv="DomainObject.Predmet.ProtustrankaFormatedWithAdress_1"> DELICIJA društvo s ograničenom odgovornošću za trgovinu i usluge, Kralja Tomislava 9, 40000 Čakovec zastupanog po punomoćniku Šerif Ramadani</derivirana_varijabla>
  </DomainObject.Predmet.ProtustrankaFormatedWithAdress>
  <DomainObject.Predmet.ProtustrankaFormatedWithAdressOIB>
    <izvorni_sadrzaj> DELICIJA društvo s ograničenom odgovornošću za trgovinu i usluge, OIB 98678270261, Kralja Tomislava 9, 40000 Čakovec zastupanog po punomoćniku Šerif Ramadani</izvorni_sadrzaj>
    <derivirana_varijabla naziv="DomainObject.Predmet.ProtustrankaFormatedWithAdressOIB_1"> DELICIJA društvo s ograničenom odgovornošću za trgovinu i usluge, OIB 98678270261, Kralja Tomislava 9, 40000 Čakovec zastupanog po punomoćniku Šerif Ramadani</derivirana_varijabla>
  </DomainObject.Predmet.ProtustrankaFormatedWithAdressOIB>
  <DomainObject.Predmet.ProtustrankaWithAdress>
    <izvorni_sadrzaj>DELICIJA društvo s ograničenom odgovornošću za trgovinu i usluge Kralja Tomislava 9, 40000 Čakovec</izvorni_sadrzaj>
    <derivirana_varijabla naziv="DomainObject.Predmet.ProtustrankaWithAdress_1">DELICIJA društvo s ograničenom odgovornošću za trgovinu i usluge Kralja Tomislava 9, 40000 Čakovec</derivirana_varijabla>
  </DomainObject.Predmet.ProtustrankaWithAdress>
  <DomainObject.Predmet.ProtustrankaWithAdressOIB>
    <izvorni_sadrzaj>DELICIJA društvo s ograničenom odgovornošću za trgovinu i usluge, OIB 98678270261, Kralja Tomislava 9, 40000 Čakovec</izvorni_sadrzaj>
    <derivirana_varijabla naziv="DomainObject.Predmet.ProtustrankaWithAdressOIB_1">DELICIJA društvo s ograničenom odgovornošću za trgovinu i usluge, OIB 98678270261, Kralja Tomislava 9, 40000 Čakovec</derivirana_varijabla>
  </DomainObject.Predmet.ProtustrankaWithAdressOIB>
  <DomainObject.Predmet.ProtustrankaNazivFormated>
    <izvorni_sadrzaj>DELICIJA društvo s ograničenom odgovornošću za trgovinu i usluge</izvorni_sadrzaj>
    <derivirana_varijabla naziv="DomainObject.Predmet.ProtustrankaNazivFormated_1">DELICIJA društvo s ograničenom odgovornošću za trgovinu i usluge</derivirana_varijabla>
  </DomainObject.Predmet.ProtustrankaNazivFormated>
  <DomainObject.Predmet.ProtustrankaNazivFormatedOIB>
    <izvorni_sadrzaj>DELICIJA društvo s ograničenom odgovornošću za trgovinu i usluge, OIB 98678270261</izvorni_sadrzaj>
    <derivirana_varijabla naziv="DomainObject.Predmet.ProtustrankaNazivFormatedOIB_1">DELICIJA društvo s ograničenom odgovornošću za trgovinu i usluge, OIB 98678270261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DELICIJA društvo s ograničenom odgovornošću za trgovinu i usluge zastupanog po punomoćniku Šerif Ramadani</item>
    </izvorni_sadrzaj>
    <derivirana_varijabla naziv="DomainObject.Predmet.ProtuStrankaListFormated_1">
      <item>DELICIJA društvo s ograničenom odgovornošću za trgovinu i usluge zastupanog po punomoćniku Šerif Ramadani</item>
    </derivirana_varijabla>
  </DomainObject.Predmet.ProtuStrankaListFormated>
  <DomainObject.Predmet.ProtuStrankaListFormatedOIB>
    <izvorni_sadrzaj>
      <item>DELICIJA društvo s ograničenom odgovornošću za trgovinu i usluge, OIB 98678270261 zastupanog po punomoćniku Šerif Ramadani</item>
    </izvorni_sadrzaj>
    <derivirana_varijabla naziv="DomainObject.Predmet.ProtuStrankaListFormatedOIB_1">
      <item>DELICIJA društvo s ograničenom odgovornošću za trgovinu i usluge, OIB 98678270261 zastupanog po punomoćniku Šerif Ramadani</item>
    </derivirana_varijabla>
  </DomainObject.Predmet.ProtuStrankaListFormatedOIB>
  <DomainObject.Predmet.ProtuStrankaListFormatedWithAdress>
    <izvorni_sadrzaj>
      <item>DELICIJA društvo s ograničenom odgovornošću za trgovinu i usluge, Kralja Tomislava 9, 40000 Čakovec zastupanog po punomoćniku Šerif Ramadani</item>
    </izvorni_sadrzaj>
    <derivirana_varijabla naziv="DomainObject.Predmet.ProtuStrankaListFormatedWithAdress_1">
      <item>DELICIJA društvo s ograničenom odgovornošću za trgovinu i usluge, Kralja Tomislava 9, 40000 Čakovec zastupanog po punomoćniku Šerif Ramadani</item>
    </derivirana_varijabla>
  </DomainObject.Predmet.ProtuStrankaListFormatedWithAdress>
  <DomainObject.Predmet.ProtuStrankaListFormatedWithAdressOIB>
    <izvorni_sadrzaj>
      <item>DELICIJA društvo s ograničenom odgovornošću za trgovinu i usluge, OIB 98678270261, Kralja Tomislava 9, 40000 Čakovec zastupanog po punomoćniku Šerif Ramadani</item>
    </izvorni_sadrzaj>
    <derivirana_varijabla naziv="DomainObject.Predmet.ProtuStrankaListFormatedWithAdressOIB_1">
      <item>DELICIJA društvo s ograničenom odgovornošću za trgovinu i usluge, OIB 98678270261, Kralja Tomislava 9, 40000 Čakovec zastupanog po punomoćniku Šerif Ramadani</item>
    </derivirana_varijabla>
  </DomainObject.Predmet.ProtuStrankaListFormatedWithAdressOIB>
  <DomainObject.Predmet.ProtuStrankaListNazivFormated>
    <izvorni_sadrzaj>
      <item>DELICIJA društvo s ograničenom odgovornošću za trgovinu i usluge</item>
    </izvorni_sadrzaj>
    <derivirana_varijabla naziv="DomainObject.Predmet.ProtuStrankaListNazivFormated_1">
      <item>DELICIJA društvo s ograničenom odgovornošću za trgovinu i usluge</item>
    </derivirana_varijabla>
  </DomainObject.Predmet.ProtuStrankaListNazivFormated>
  <DomainObject.Predmet.ProtuStrankaListNazivFormatedOIB>
    <izvorni_sadrzaj>
      <item>DELICIJA društvo s ograničenom odgovornošću za trgovinu i usluge, OIB 98678270261</item>
    </izvorni_sadrzaj>
    <derivirana_varijabla naziv="DomainObject.Predmet.ProtuStrankaListNazivFormatedOIB_1">
      <item>DELICIJA društvo s ograničenom odgovornošću za trgovinu i usluge, OIB 98678270261</item>
    </derivirana_varijabla>
  </DomainObject.Predmet.ProtuStrankaListNazivFormatedOIB>
  <DomainObject.Predmet.OstaliListFormated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_1">
      <item>sudski registar</item>
      <item>Šerif Ramadani punomoćnik sudionika u postupku DELICIJA društvo s ograničenom odgovornošću za trgovinu i usluge</item>
    </derivirana_varijabla>
  </DomainObject.Predmet.OstaliListFormated>
  <DomainObject.Predmet.OstaliListFormatedOIB>
    <izvorni_sadrzaj>
      <item>sudski registar</item>
      <item>Šerif Ramadani punomoćnik sudionika u postupku DELICIJA društvo s ograničenom odgovornošću za trgovinu i usluge</item>
    </izvorni_sadrzaj>
    <derivirana_varijabla naziv="DomainObject.Predmet.OstaliListFormatedOIB_1">
      <item>sudski registar</item>
      <item>Šerif Ramadani punomoćnik sudionika u postupku DELICIJA društvo s ograničenom odgovornošću za trgovinu i usluge</item>
    </derivirana_varijabla>
  </DomainObject.Predmet.OstaliListFormatedOIB>
  <DomainObject.Predmet.OstaliListFormatedWithAdress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>
  <DomainObject.Predmet.OstaliListFormatedWithAdressOIB>
    <izvorni_sadrzaj>
      <item>sudski registar</item>
      <item>Šerif Ramadani, dr.Ante Starčevića 59., 40000 Čakovec punomoćnik sudionika u postupku DELICIJA društvo s ograničenom odgovornošću za trgovinu i usluge</item>
    </izvorni_sadrzaj>
    <derivirana_varijabla naziv="DomainObject.Predmet.OstaliListFormatedWithAdressOIB_1">
      <item>sudski registar</item>
      <item>Šerif Ramadani, dr.Ante Starčevića 59., 40000 Čakovec punomoćnik sudionika u postupku DELICIJA društvo s ograničenom odgovornošću za trgovinu i usluge</item>
    </derivirana_varijabla>
  </DomainObject.Predmet.OstaliListFormatedWithAdressOIB>
  <DomainObject.Predmet.OstaliListNazivFormated>
    <izvorni_sadrzaj>
      <item>sudski registar</item>
      <item>Šerif Ramadani</item>
    </izvorni_sadrzaj>
    <derivirana_varijabla naziv="DomainObject.Predmet.OstaliListNazivFormated_1">
      <item>sudski registar</item>
      <item>Šerif Ramadani</item>
    </derivirana_varijabla>
  </DomainObject.Predmet.OstaliListNazivFormated>
  <DomainObject.Predmet.OstaliListNazivFormatedOIB>
    <izvorni_sadrzaj>
      <item>sudski registar</item>
      <item>Šerif Ramadani</item>
    </izvorni_sadrzaj>
    <derivirana_varijabla naziv="DomainObject.Predmet.OstaliListNazivFormatedOIB_1">
      <item>sudski registar</item>
      <item>Šerif Ramadani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St-324/2017-2</izvorni_sadrzaj>
    <derivirana_varijabla naziv="DomainObject.PoslovniBrojDokumenta_1">St-324/2017-2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DELICIJA društvo s ograničenom odgovornošću za trgovinu i usluge</izvorni_sadrzaj>
    <derivirana_varijabla naziv="DomainObject.Predmet.ProtustrankaIDrugi_1">DELICIJA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DELICIJA društvo s ograničenom odgovornošću za trgovinu i usluge, OIB 98678270261, Kralja Tomislava 9, 40000 Čakovec</izvorni_sadrzaj>
    <derivirana_varijabla naziv="DomainObject.Predmet.ProtustrankaIDrugiAdressOIB_1">DELICIJA društvo s ograničenom odgovornošću za trgovinu i usluge, OIB 98678270261, Kralja Tomislava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DELICIJA društvo s ograničenom odgovornošću za trgovinu i usluge</item>
      <item>Financijska agencija, RC ZAGREB, Podružnica VARAŽDIN</item>
      <item>sudski registar</item>
      <item>Šerif Ramadani</item>
    </izvorni_sadrzaj>
    <derivirana_varijabla naziv="DomainObject.Predmet.SudioniciListNaziv_1">
      <item>DELICIJA društvo s ograničenom odgovornošću za trgovinu i usluge</item>
      <item>Financijska agencija, RC ZAGREB, Podružnica VARAŽDIN</item>
      <item>sudski registar</item>
      <item>Šerif Ramadani</item>
    </derivirana_varijabla>
  </DomainObject.Predmet.SudioniciListNaziv>
  <DomainObject.Predmet.SudioniciListAdressOIB>
    <izvorni_sadrzaj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dr.Ante Starčevića 59.,40000 Čakovec</item>
    </izvorni_sadrzaj>
    <derivirana_varijabla naziv="DomainObject.Predmet.SudioniciListAdressOIB_1">
      <item>DELICIJA društvo s ograničenom odgovornošću za trgovinu i usluge, OIB 98678270261, Kralja Tomislava 9,40000 Čakovec</item>
      <item>Financijska agencija, RC ZAGREB, Podružnica VARAŽDIN, OIB 85821130368, A. Cesarca 2,42000 Varaždin</item>
      <item>sudski registar</item>
      <item>Šerif Ramadani, dr.Ante Starčevića 59.,40000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71C87-F6C8-4A90-BAF1-0BB207237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2763</properties:Characters>
  <properties:Lines>83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2017-08-14T10:09:00Z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