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6615" w14:paraId="4fc6615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B37C39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ARCHEA BIOGAS IMBRIOVEC d.o.o., OIB 85825712459, </w:t>
      </w:r>
      <w:proofErr w:type="spellStart"/>
      <w:r w:rsidR="00010BBC">
        <w:rPr>
          <w:rFonts w:cs="Times New Roman"/>
        </w:rPr>
        <w:t>Imbriovec</w:t>
      </w:r>
      <w:proofErr w:type="spellEnd"/>
      <w:r w:rsidR="00010BBC">
        <w:rPr>
          <w:rFonts w:cs="Times New Roman"/>
        </w:rPr>
        <w:t xml:space="preserve"> 21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ARCHEA BIOGAS IMBRIOVEC d.o.o., OIB 85825712459, </w:t>
      </w:r>
      <w:proofErr w:type="spellStart"/>
      <w:r w:rsidR="00010BBC">
        <w:rPr>
          <w:rFonts w:cs="Times New Roman"/>
        </w:rPr>
        <w:t>Imbriovec</w:t>
      </w:r>
      <w:proofErr w:type="spellEnd"/>
      <w:r w:rsidR="00010BBC">
        <w:rPr>
          <w:rFonts w:cs="Times New Roman"/>
        </w:rPr>
        <w:t xml:space="preserve"> 21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010BBC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ARCHEA BIOGAS IMBRIOVEC d.o.o., OIB 85825712459, </w:t>
      </w:r>
      <w:proofErr w:type="spellStart"/>
      <w:r w:rsidR="00010BBC">
        <w:rPr>
          <w:rFonts w:cs="Times New Roman"/>
        </w:rPr>
        <w:t>Imbriovec</w:t>
      </w:r>
      <w:proofErr w:type="spellEnd"/>
      <w:r w:rsidR="00010BBC">
        <w:rPr>
          <w:rFonts w:cs="Times New Roman"/>
        </w:rPr>
        <w:t xml:space="preserve"> 21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Jasna </w:t>
      </w:r>
      <w:proofErr w:type="spellStart"/>
      <w:r w:rsidR="00010BBC">
        <w:rPr>
          <w:rFonts w:cs="Times New Roman"/>
        </w:rPr>
        <w:t>Hromadko</w:t>
      </w:r>
      <w:proofErr w:type="spellEnd"/>
      <w:r w:rsidR="00010BBC">
        <w:rPr>
          <w:rFonts w:cs="Times New Roman"/>
        </w:rPr>
        <w:t xml:space="preserve">, OIB 22088644509, iz Zagreba, </w:t>
      </w:r>
      <w:proofErr w:type="spellStart"/>
      <w:r w:rsidR="00010BBC">
        <w:rPr>
          <w:rFonts w:cs="Times New Roman"/>
        </w:rPr>
        <w:t>Zelengorska</w:t>
      </w:r>
      <w:proofErr w:type="spellEnd"/>
      <w:r w:rsidR="00010BBC">
        <w:rPr>
          <w:rFonts w:cs="Times New Roman"/>
        </w:rPr>
        <w:t xml:space="preserve"> br. 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ARCHEA BIOGAS IMBRIOVEC d.o.o., OIB 85825712459, </w:t>
      </w:r>
      <w:proofErr w:type="spellStart"/>
      <w:r w:rsidR="00010BBC">
        <w:rPr>
          <w:rFonts w:cs="Times New Roman"/>
        </w:rPr>
        <w:t>Imbriovec</w:t>
      </w:r>
      <w:proofErr w:type="spellEnd"/>
      <w:r w:rsidR="00010BBC">
        <w:rPr>
          <w:rFonts w:cs="Times New Roman"/>
        </w:rPr>
        <w:t xml:space="preserve"> 21</w:t>
      </w:r>
      <w:r w:rsidRPr="0024280D">
        <w:rPr>
          <w:rFonts w:cs="Times New Roman"/>
        </w:rPr>
        <w:t xml:space="preserve">, bit će brisan iz </w:t>
      </w:r>
      <w:r w:rsidRPr="00010BBC">
        <w:rPr>
          <w:rFonts w:cs="Times New Roman"/>
        </w:rPr>
        <w:t>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>22.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</w:t>
      </w:r>
      <w:proofErr w:type="spellStart"/>
      <w:r w:rsidRPr="0024280D">
        <w:rPr>
          <w:rFonts w:cs="Times New Roman"/>
        </w:rPr>
        <w:t>prokazni</w:t>
      </w:r>
      <w:proofErr w:type="spellEnd"/>
      <w:r w:rsidRPr="0024280D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010BBC">
        <w:rPr>
          <w:rFonts w:cs="Times New Roman"/>
        </w:rPr>
        <w:t xml:space="preserve">nije podnijela javnobilježnički ovjerovljeni </w:t>
      </w:r>
      <w:proofErr w:type="spellStart"/>
      <w:r w:rsidRPr="00010BBC">
        <w:rPr>
          <w:rFonts w:cs="Times New Roman"/>
        </w:rPr>
        <w:t>prokazni</w:t>
      </w:r>
      <w:proofErr w:type="spellEnd"/>
      <w:r w:rsidRPr="00010BBC">
        <w:rPr>
          <w:rFonts w:cs="Times New Roman"/>
        </w:rPr>
        <w:t xml:space="preserve"> popis imovine i obveza dužnika te kako u roku od 45 dana nijedan vjerovnik nije predložio otvaranje stečajnoga postupka i nije predu</w:t>
      </w:r>
      <w:r w:rsidRPr="0024280D">
        <w:rPr>
          <w:rFonts w:cs="Times New Roman"/>
        </w:rPr>
        <w:t>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010BBC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010BBC">
        <w:rPr>
          <w:rFonts w:cs="Times New Roman"/>
        </w:rPr>
        <w:t xml:space="preserve">ARCHEA BIOGAS IMBRIOVEC d.o.o., </w:t>
      </w:r>
      <w:proofErr w:type="spellStart"/>
      <w:r w:rsidR="00010BBC">
        <w:rPr>
          <w:rFonts w:cs="Times New Roman"/>
        </w:rPr>
        <w:t>Imbriovec</w:t>
      </w:r>
      <w:proofErr w:type="spellEnd"/>
      <w:r w:rsidR="00010BBC">
        <w:rPr>
          <w:rFonts w:cs="Times New Roman"/>
        </w:rPr>
        <w:t xml:space="preserve"> 21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010BBC">
        <w:rPr>
          <w:rFonts w:cs="Times New Roman"/>
        </w:rPr>
        <w:t>Direktor dužnika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010BBC">
        <w:rPr>
          <w:rFonts w:cs="Times New Roman"/>
        </w:rPr>
        <w:t xml:space="preserve">Marijan Jambrović,  Čakovec, Koče </w:t>
      </w:r>
      <w:proofErr w:type="spellStart"/>
      <w:r w:rsidR="00010BBC">
        <w:rPr>
          <w:rFonts w:cs="Times New Roman"/>
        </w:rPr>
        <w:t>Racina</w:t>
      </w:r>
      <w:proofErr w:type="spellEnd"/>
      <w:r w:rsidR="00010BBC">
        <w:rPr>
          <w:rFonts w:cs="Times New Roman"/>
        </w:rPr>
        <w:t xml:space="preserve"> 16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010BBC">
        <w:rPr>
          <w:rFonts w:cs="Times New Roman"/>
        </w:rPr>
        <w:t xml:space="preserve">Sudski registar ovog suda radi </w:t>
      </w:r>
      <w:r w:rsidRPr="0024280D">
        <w:rPr>
          <w:rFonts w:cs="Times New Roman"/>
        </w:rPr>
        <w:t>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B37C39">
        <w:rPr>
          <w:rFonts w:cs="Times New Roman"/>
        </w:rPr>
        <w:t>Koprivnica, Hrvatske državnosti 7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010BBC">
        <w:rPr>
          <w:rFonts w:cs="Times New Roman"/>
        </w:rPr>
        <w:t xml:space="preserve">Jasna </w:t>
      </w:r>
      <w:proofErr w:type="spellStart"/>
      <w:r w:rsidR="00010BBC">
        <w:rPr>
          <w:rFonts w:cs="Times New Roman"/>
        </w:rPr>
        <w:t>Hromadko</w:t>
      </w:r>
      <w:proofErr w:type="spellEnd"/>
      <w:r w:rsidR="00010BBC">
        <w:rPr>
          <w:rFonts w:cs="Times New Roman"/>
        </w:rPr>
        <w:t xml:space="preserve">, Zagreb, </w:t>
      </w:r>
      <w:proofErr w:type="spellStart"/>
      <w:r w:rsidR="00010BBC">
        <w:rPr>
          <w:rFonts w:cs="Times New Roman"/>
        </w:rPr>
        <w:t>Zelengorska</w:t>
      </w:r>
      <w:proofErr w:type="spellEnd"/>
      <w:r w:rsidR="00010BBC">
        <w:rPr>
          <w:rFonts w:cs="Times New Roman"/>
        </w:rPr>
        <w:t xml:space="preserve"> br. 1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B37C39" w:rsidP="00B37C39" w:rsidR="00B37C39">
      <w:pPr>
        <w:spacing w:after="0"/>
        <w:ind w:left="360"/>
        <w:rPr>
          <w:rFonts w:cs="Times New Roman"/>
        </w:rPr>
      </w:pPr>
    </w:p>
    <w:p w:rsidRDefault="0024280D" w:rsidP="00010BBC" w:rsidR="0024280D" w:rsidRPr="0024280D">
      <w:pPr>
        <w:spacing w:after="0"/>
        <w:ind w:left="360"/>
        <w:rPr>
          <w:rFonts w:cs="Times New Roman"/>
        </w:rPr>
      </w:pPr>
    </w:p>
    <w:sectPr w:rsidSect="00B37C39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010BBC">
      <w:rPr>
        <w:rStyle w:val="PozadinaSvijetloCrvena"/>
        <w:shd w:fill="auto" w:color="auto" w:val="clear"/>
      </w:rPr>
      <w:t>ST-1137/15-5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010BBC">
      <w:t>ST-1137/15-5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BBC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C3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St-1137/2015-5</izvorni_sadrzaj>
    <derivirana_varijabla naziv="DomainObject.Oznaka_1">St-1137/2015-5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ARCHEA BIOGAS IMBRIOVEC društvo s ograničenom odgovornošću za proizvodnju energije</izvorni_sadrzaj>
    <derivirana_varijabla naziv="DomainObject.Predmet.ProtustrankaFormated_1">  ARCHEA BIOGAS IMBRIOVEC društvo s ograničenom odgovornošću za proizvodnju energije</derivirana_varijabla>
  </DomainObject.Predmet.ProtustrankaFormated>
  <DomainObject.Predmet.ProtustrankaFormatedOIB>
    <izvorni_sadrzaj>  ARCHEA BIOGAS IMBRIOVEC društvo s ograničenom odgovornošću za proizvodnju energije, OIB 85825712459</izvorni_sadrzaj>
    <derivirana_varijabla naziv="DomainObject.Predmet.ProtustrankaFormatedOIB_1">  ARCHEA BIOGAS IMBRIOVEC društvo s ograničenom odgovornošću za proizvodnju energije, OIB 85825712459</derivirana_varijabla>
  </DomainObject.Predmet.ProtustrankaFormatedOIB>
  <DomainObject.Predmet.ProtustrankaFormatedWithAdress>
    <izvorni_sadrzaj> ARCHEA BIOGAS IMBRIOVEC društvo s ograničenom odgovornošću za proizvodnju energije, Imbriovec 21, 48316 Imbriovec</izvorni_sadrzaj>
    <derivirana_varijabla naziv="DomainObject.Predmet.ProtustrankaFormatedWithAdress_1"> ARCHEA BIOGAS IMBRIOVEC društvo s ograničenom odgovornošću za proizvodnju energije, Imbriovec 21, 48316 Imbriovec</derivirana_varijabla>
  </DomainObject.Predmet.ProtustrankaFormatedWithAdress>
  <DomainObject.Predmet.ProtustrankaFormatedWithAdressOIB>
    <izvorni_sadrzaj> ARCHEA BIOGAS IMBRIOVEC društvo s ograničenom odgovornošću za proizvodnju energije, OIB 85825712459, Imbriovec 21, 48316 Imbriovec</izvorni_sadrzaj>
    <derivirana_varijabla naziv="DomainObject.Predmet.ProtustrankaFormatedWithAdressOIB_1"> ARCHEA BIOGAS IMBRIOVEC društvo s ograničenom odgovornošću za proizvodnju energije, OIB 85825712459, Imbriovec 21, 48316 Imbriovec</derivirana_varijabla>
  </DomainObject.Predmet.ProtustrankaFormatedWithAdressOIB>
  <DomainObject.Predmet.ProtustrankaWithAdress>
    <izvorni_sadrzaj>ARCHEA BIOGAS IMBRIOVEC društvo s ograničenom odgovornošću za proizvodnju energije Imbriovec 21, 48316 Imbriovec</izvorni_sadrzaj>
    <derivirana_varijabla naziv="DomainObject.Predmet.ProtustrankaWithAdress_1">ARCHEA BIOGAS IMBRIOVEC društvo s ograničenom odgovornošću za proizvodnju energije Imbriovec 21, 48316 Imbriovec</derivirana_varijabla>
  </DomainObject.Predmet.ProtustrankaWithAdress>
  <DomainObject.Predmet.ProtustrankaWithAdressOIB>
    <izvorni_sadrzaj>ARCHEA BIOGAS IMBRIOVEC društvo s ograničenom odgovornošću za proizvodnju energije, OIB 85825712459, Imbriovec 21, 48316 Imbriovec</izvorni_sadrzaj>
    <derivirana_varijabla naziv="DomainObject.Predmet.ProtustrankaWithAdressOIB_1">ARCHEA BIOGAS IMBRIOVEC društvo s ograničenom odgovornošću za proizvodnju energije, OIB 85825712459, Imbriovec 21, 48316 Imbriovec</derivirana_varijabla>
  </DomainObject.Predmet.ProtustrankaWithAdressOIB>
  <DomainObject.Predmet.ProtustrankaNazivFormated>
    <izvorni_sadrzaj>ARCHEA BIOGAS IMBRIOVEC društvo s ograničenom odgovornošću za proizvodnju energije</izvorni_sadrzaj>
    <derivirana_varijabla naziv="DomainObject.Predmet.ProtustrankaNazivFormated_1">ARCHEA BIOGAS IMBRIOVEC društvo s ograničenom odgovornošću za proizvodnju energije</derivirana_varijabla>
  </DomainObject.Predmet.ProtustrankaNazivFormated>
  <DomainObject.Predmet.ProtustrankaNazivFormatedOIB>
    <izvorni_sadrzaj>ARCHEA BIOGAS IMBRIOVEC društvo s ograničenom odgovornošću za proizvodnju energije, OIB 85825712459</izvorni_sadrzaj>
    <derivirana_varijabla naziv="DomainObject.Predmet.ProtustrankaNazivFormatedOIB_1">ARCHEA BIOGAS IMBRIOVEC društvo s ograničenom odgovornošću za proizvodnju energije, OIB 85825712459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28962.62</izvorni_sadrzaj>
    <derivirana_varijabla naziv="DomainObject.Predmet.TrenutnaVrijednost_1">28962.62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ARCHEA BIOGAS IMBRIOVEC društvo s ograničenom odgovornošću za proizvodnju energije</item>
    </izvorni_sadrzaj>
    <derivirana_varijabla naziv="DomainObject.Predmet.ProtuStrankaListFormated_1">
      <item>ARCHEA BIOGAS IMBRIOVEC društvo s ograničenom odgovornošću za proizvodnju energije</item>
    </derivirana_varijabla>
  </DomainObject.Predmet.ProtuStrankaListFormated>
  <DomainObject.Predmet.ProtuStrankaListFormatedOIB>
    <izvorni_sadrzaj>
      <item>ARCHEA BIOGAS IMBRIOVEC društvo s ograničenom odgovornošću za proizvodnju energije, OIB 85825712459</item>
    </izvorni_sadrzaj>
    <derivirana_varijabla naziv="DomainObject.Predmet.ProtuStrankaListFormatedOIB_1">
      <item>ARCHEA BIOGAS IMBRIOVEC društvo s ograničenom odgovornošću za proizvodnju energije, OIB 85825712459</item>
    </derivirana_varijabla>
  </DomainObject.Predmet.ProtuStrankaListFormatedOIB>
  <DomainObject.Predmet.ProtuStrankaListFormatedWithAdress>
    <izvorni_sadrzaj>
      <item>ARCHEA BIOGAS IMBRIOVEC društvo s ograničenom odgovornošću za proizvodnju energije, Imbriovec 21, 48316 Imbriovec</item>
    </izvorni_sadrzaj>
    <derivirana_varijabla naziv="DomainObject.Predmet.ProtuStrankaListFormatedWithAdress_1">
      <item>ARCHEA BIOGAS IMBRIOVEC društvo s ograničenom odgovornošću za proizvodnju energije, Imbriovec 21, 48316 Imbriovec</item>
    </derivirana_varijabla>
  </DomainObject.Predmet.ProtuStrankaListFormatedWithAdress>
  <DomainObject.Predmet.ProtuStrankaListFormatedWithAdressOIB>
    <izvorni_sadrzaj>
      <item>ARCHEA BIOGAS IMBRIOVEC društvo s ograničenom odgovornošću za proizvodnju energije, OIB 85825712459, Imbriovec 21, 48316 Imbriovec</item>
    </izvorni_sadrzaj>
    <derivirana_varijabla naziv="DomainObject.Predmet.ProtuStrankaListFormatedWithAdressOIB_1">
      <item>ARCHEA BIOGAS IMBRIOVEC društvo s ograničenom odgovornošću za proizvodnju energije, OIB 85825712459, Imbriovec 21, 48316 Imbriovec</item>
    </derivirana_varijabla>
  </DomainObject.Predmet.ProtuStrankaListFormatedWithAdressOIB>
  <DomainObject.Predmet.ProtuStrankaListNazivFormated>
    <izvorni_sadrzaj>
      <item>ARCHEA BIOGAS IMBRIOVEC društvo s ograničenom odgovornošću za proizvodnju energije</item>
    </izvorni_sadrzaj>
    <derivirana_varijabla naziv="DomainObject.Predmet.ProtuStrankaListNazivFormated_1">
      <item>ARCHEA BIOGAS IMBRIOVEC društvo s ograničenom odgovornošću za proizvodnju energije</item>
    </derivirana_varijabla>
  </DomainObject.Predmet.ProtuStrankaListNazivFormated>
  <DomainObject.Predmet.ProtuStrankaListNazivFormatedOIB>
    <izvorni_sadrzaj>
      <item>ARCHEA BIOGAS IMBRIOVEC društvo s ograničenom odgovornošću za proizvodnju energije, OIB 85825712459</item>
    </izvorni_sadrzaj>
    <derivirana_varijabla naziv="DomainObject.Predmet.ProtuStrankaListNazivFormatedOIB_1">
      <item>ARCHEA BIOGAS IMBRIOVEC društvo s ograničenom odgovornošću za proizvodnju energije, OIB 85825712459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St-1137/2015-5</izvorni_sadrzaj>
    <derivirana_varijabla naziv="DomainObject.PoslovniBrojDokumenta_1">St-1137/2015-5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ARCHEA BIOGAS IMBRIOVEC društvo s ograničenom odgovornošću za proizvodnju energije</izvorni_sadrzaj>
    <derivirana_varijabla naziv="DomainObject.Predmet.ProtustrankaIDrugi_1">ARCHEA BIOGAS IMBRIOVEC društvo s ograničenom odgovornošću za proizvodnju energije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ARCHEA BIOGAS IMBRIOVEC društvo s ograničenom odgovornošću za proizvodnju energije, OIB 85825712459, Imbriovec 21, 48316 Imbriovec</izvorni_sadrzaj>
    <derivirana_varijabla naziv="DomainObject.Predmet.ProtustrankaIDrugiAdressOIB_1">ARCHEA BIOGAS IMBRIOVEC društvo s ograničenom odgovornošću za proizvodnju energije, OIB 85825712459, Imbriovec 21, 48316 Imbriovec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ARCHEA BIOGAS IMBRIOVEC društvo s ograničenom odgovornošću za proizvodnju energije</item>
      <item>E-oglasna ploča</item>
      <item>Sudski registar, Trgovački sud u Varaždinu</item>
    </izvorni_sadrzaj>
    <derivirana_varijabla naziv="DomainObject.Predmet.SudioniciListNaziv_1">
      <item>Financijska agencija</item>
      <item>ARCHEA BIOGAS IMBRIOVEC društvo s ograničenom odgovornošću za proizvodnju energije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ARCHEA BIOGAS IMBRIOVEC društvo s ograničenom odgovornošću za proizvodnju energije, OIB 85825712459, Imbriovec 21,48316 Imbriovec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ARCHEA BIOGAS IMBRIOVEC društvo s ograničenom odgovornošću za proizvodnju energije, OIB 85825712459, Imbriovec 21,48316 Imbriovec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5470E-5A69-4A74-AD5A-14E3EB225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2678</properties:Characters>
  <properties:Lines>70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2016-03-22T12:18:00Z</cp:lastPrinted>
  <dcterms:modified xmlns:xsi="http://www.w3.org/2001/XMLSchema-instance" xsi:type="dcterms:W3CDTF">2016-03-22T12:19:00Z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