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19e5" w14:paraId="bc319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41F8">
        <w:t>3193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BD41F8" w:rsidRPr="00BD41F8">
        <w:t xml:space="preserve">SURPRICE d.o.o. Karlovac, Mala </w:t>
      </w:r>
      <w:proofErr w:type="spellStart"/>
      <w:r w:rsidR="00BD41F8" w:rsidRPr="00BD41F8">
        <w:t>Švarča</w:t>
      </w:r>
      <w:proofErr w:type="spellEnd"/>
      <w:r w:rsidR="00BD41F8" w:rsidRPr="00BD41F8">
        <w:t xml:space="preserve"> 5b, OIB: 77767160016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D41F8">
        <w:t>493.734,77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155EE"/>
    <w:rsid w:val="008613BD"/>
    <w:rsid w:val="00863025"/>
    <w:rsid w:val="00871F01"/>
    <w:rsid w:val="008E1302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836B9"/>
    <w:rsid w:val="00C958E9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St-3193/2015</izvorni_sadrzaj>
    <derivirana_varijabla naziv="DomainObject.Predmet.OznakaBroj_1">St-3193/2015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Surprice d.o.o. zastupanog po punomoćniku Mladen Šprajcar</izvorni_sadrzaj>
    <derivirana_varijabla naziv="DomainObject.Predmet.ProtustrankaFormated_1">  Surprice d.o.o. zastupanog po punomoćniku Mladen Šprajcar</derivirana_varijabla>
  </DomainObject.Predmet.ProtustrankaFormated>
  <DomainObject.Predmet.ProtustrankaFormatedOIB>
    <izvorni_sadrzaj>  Surprice d.o.o., OIB 77767160016 zastupanog po punomoćniku Mladen Šprajcar</izvorni_sadrzaj>
    <derivirana_varijabla naziv="DomainObject.Predmet.ProtustrankaFormatedOIB_1">  Surprice d.o.o., OIB 77767160016 zastupanog po punomoćniku Mladen Šprajcar</derivirana_varijabla>
  </DomainObject.Predmet.ProtustrankaFormatedOIB>
  <DomainObject.Predmet.ProtustrankaFormatedWithAdress>
    <izvorni_sadrzaj> Surprice d.o.o., Mala Švarča 5/B, 47000 Karlovac zastupanog po punomoćniku Mladen Šprajcar</izvorni_sadrzaj>
    <derivirana_varijabla naziv="DomainObject.Predmet.ProtustrankaFormatedWithAdress_1"> Surprice d.o.o., Mala Švarča 5/B, 47000 Karlovac zastupanog po punomoćniku Mladen Šprajcar</derivirana_varijabla>
  </DomainObject.Predmet.ProtustrankaFormatedWithAdress>
  <DomainObject.Predmet.ProtustrankaFormatedWithAdressOIB>
    <izvorni_sadrzaj> Surprice d.o.o., OIB 77767160016, Mala Švarča 5/B, 47000 Karlovac zastupanog po punomoćniku Mladen Šprajcar</izvorni_sadrzaj>
    <derivirana_varijabla naziv="DomainObject.Predmet.ProtustrankaFormatedWithAdressOIB_1"> Surprice d.o.o., OIB 77767160016, Mala Švarča 5/B, 47000 Karlovac zastupanog po punomoćniku Mladen Šprajcar</derivirana_varijabla>
  </DomainObject.Predmet.ProtustrankaFormatedWithAdressOIB>
  <DomainObject.Predmet.ProtustrankaWithAdress>
    <izvorni_sadrzaj>Surprice d.o.o. Mala Švarča 5/B, 47000 Karlovac</izvorni_sadrzaj>
    <derivirana_varijabla naziv="DomainObject.Predmet.ProtustrankaWithAdress_1">Surprice d.o.o. Mala Švarča 5/B, 47000 Karlovac</derivirana_varijabla>
  </DomainObject.Predmet.ProtustrankaWithAdress>
  <DomainObject.Predmet.ProtustrankaWithAdressOIB>
    <izvorni_sadrzaj>Surprice d.o.o., OIB 77767160016, Mala Švarča 5/B, 47000 Karlovac</izvorni_sadrzaj>
    <derivirana_varijabla naziv="DomainObject.Predmet.ProtustrankaWithAdressOIB_1">Surprice d.o.o., OIB 77767160016, Mala Švarča 5/B, 47000 Karlovac</derivirana_varijabla>
  </DomainObject.Predmet.ProtustrankaWithAdressOIB>
  <DomainObject.Predmet.ProtustrankaNazivFormated>
    <izvorni_sadrzaj>Surprice d.o.o.</izvorni_sadrzaj>
    <derivirana_varijabla naziv="DomainObject.Predmet.ProtustrankaNazivFormated_1">Surprice d.o.o.</derivirana_varijabla>
  </DomainObject.Predmet.ProtustrankaNazivFormated>
  <DomainObject.Predmet.ProtustrankaNazivFormatedOIB>
    <izvorni_sadrzaj>Surprice d.o.o., OIB 77767160016</izvorni_sadrzaj>
    <derivirana_varijabla naziv="DomainObject.Predmet.ProtustrankaNazivFormatedOIB_1">Surprice d.o.o., OIB 77767160016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Surprice d.o.o. zastupanog po punomoćniku Mladen Šprajcar</item>
    </izvorni_sadrzaj>
    <derivirana_varijabla naziv="DomainObject.Predmet.ProtuStrankaListFormated_1">
      <item>Surprice d.o.o. zastupanog po punomoćniku Mladen Šprajcar</item>
    </derivirana_varijabla>
  </DomainObject.Predmet.ProtuStrankaListFormated>
  <DomainObject.Predmet.ProtuStrankaListFormatedOIB>
    <izvorni_sadrzaj>
      <item>Surprice d.o.o., OIB 77767160016 zastupanog po punomoćniku Mladen Šprajcar</item>
    </izvorni_sadrzaj>
    <derivirana_varijabla naziv="DomainObject.Predmet.ProtuStrankaListFormatedOIB_1">
      <item>Surprice d.o.o., OIB 77767160016 zastupanog po punomoćniku Mladen Šprajcar</item>
    </derivirana_varijabla>
  </DomainObject.Predmet.ProtuStrankaListFormatedOIB>
  <DomainObject.Predmet.ProtuStrankaListFormatedWithAdress>
    <izvorni_sadrzaj>
      <item>Surprice d.o.o., Mala Švarča 5/B, 47000 Karlovac zastupanog po punomoćniku Mladen Šprajcar</item>
    </izvorni_sadrzaj>
    <derivirana_varijabla naziv="DomainObject.Predmet.ProtuStrankaListFormatedWithAdress_1">
      <item>Surprice d.o.o., Mala Švarča 5/B, 47000 Karlovac zastupanog po punomoćniku Mladen Šprajcar</item>
    </derivirana_varijabla>
  </DomainObject.Predmet.ProtuStrankaListFormatedWithAdress>
  <DomainObject.Predmet.ProtuStrankaListFormatedWithAdressOIB>
    <izvorni_sadrzaj>
      <item>Surprice d.o.o., OIB 77767160016, Mala Švarča 5/B, 47000 Karlovac zastupanog po punomoćniku Mladen Šprajcar</item>
    </izvorni_sadrzaj>
    <derivirana_varijabla naziv="DomainObject.Predmet.ProtuStrankaListFormatedWithAdressOIB_1">
      <item>Surprice d.o.o., OIB 77767160016, Mala Švarča 5/B, 47000 Karlovac zastupanog po punomoćniku Mladen Šprajcar</item>
    </derivirana_varijabla>
  </DomainObject.Predmet.ProtuStrankaListFormatedWithAdressOIB>
  <DomainObject.Predmet.ProtuStrankaListNazivFormated>
    <izvorni_sadrzaj>
      <item>Surprice d.o.o.</item>
    </izvorni_sadrzaj>
    <derivirana_varijabla naziv="DomainObject.Predmet.ProtuStrankaListNazivFormated_1">
      <item>Surprice d.o.o.</item>
    </derivirana_varijabla>
  </DomainObject.Predmet.ProtuStrankaListNazivFormated>
  <DomainObject.Predmet.ProtuStrankaListNazivFormatedOIB>
    <izvorni_sadrzaj>
      <item>Surprice d.o.o., OIB 77767160016</item>
    </izvorni_sadrzaj>
    <derivirana_varijabla naziv="DomainObject.Predmet.ProtuStrankaListNazivFormatedOIB_1">
      <item>Surprice d.o.o., OIB 77767160016</item>
    </derivirana_varijabla>
  </DomainObject.Predmet.ProtuStrankaListNazivFormatedOIB>
  <DomainObject.Predmet.OstaliListFormated>
    <izvorni_sadrzaj>
      <item>Mladen Šprajcar punomoćnik sudionika u postupku Surprice d.o.o.</item>
    </izvorni_sadrzaj>
    <derivirana_varijabla naziv="DomainObject.Predmet.OstaliListFormated_1">
      <item>Mladen Šprajcar punomoćnik sudionika u postupku Surprice d.o.o.</item>
    </derivirana_varijabla>
  </DomainObject.Predmet.OstaliListFormated>
  <DomainObject.Predmet.OstaliListFormatedOIB>
    <izvorni_sadrzaj>
      <item>Mladen Šprajcar, OIB 33100345619 punomoćnik sudionika u postupku Surprice d.o.o.</item>
    </izvorni_sadrzaj>
    <derivirana_varijabla naziv="DomainObject.Predmet.OstaliListFormatedOIB_1">
      <item>Mladen Šprajcar, OIB 33100345619 punomoćnik sudionika u postupku Surprice d.o.o.</item>
    </derivirana_varijabla>
  </DomainObject.Predmet.OstaliListFormatedOIB>
  <DomainObject.Predmet.OstaliListFormatedWithAdress>
    <izvorni_sadrzaj>
      <item>Mladen Šprajcar, Mala Švarča 5b, 47000 Karlovac punomoćnik sudionika u postupku Surprice d.o.o.</item>
    </izvorni_sadrzaj>
    <derivirana_varijabla naziv="DomainObject.Predmet.OstaliListFormatedWithAdress_1">
      <item>Mladen Šprajcar, Mala Švarča 5b, 47000 Karlovac punomoćnik sudionika u postupku Surprice d.o.o.</item>
    </derivirana_varijabla>
  </DomainObject.Predmet.OstaliListFormatedWithAdress>
  <DomainObject.Predmet.OstaliListFormatedWithAdressOIB>
    <izvorni_sadrzaj>
      <item>Mladen Šprajcar, OIB 33100345619, Mala Švarča 5b, 47000 Karlovac punomoćnik sudionika u postupku Surprice d.o.o.</item>
    </izvorni_sadrzaj>
    <derivirana_varijabla naziv="DomainObject.Predmet.OstaliListFormatedWithAdressOIB_1">
      <item>Mladen Šprajcar, OIB 33100345619, Mala Švarča 5b, 47000 Karlovac punomoćnik sudionika u postupku Surprice d.o.o.</item>
    </derivirana_varijabla>
  </DomainObject.Predmet.OstaliListFormatedWithAdressOIB>
  <DomainObject.Predmet.OstaliListNazivFormated>
    <izvorni_sadrzaj>
      <item>Mladen Šprajcar</item>
    </izvorni_sadrzaj>
    <derivirana_varijabla naziv="DomainObject.Predmet.OstaliListNazivFormated_1">
      <item>Mladen Šprajcar</item>
    </derivirana_varijabla>
  </DomainObject.Predmet.OstaliListNazivFormated>
  <DomainObject.Predmet.OstaliListNazivFormatedOIB>
    <izvorni_sadrzaj>
      <item>Mladen Šprajcar, OIB 33100345619</item>
    </izvorni_sadrzaj>
    <derivirana_varijabla naziv="DomainObject.Predmet.OstaliListNazivFormatedOIB_1">
      <item>Mladen Šprajcar, OIB 33100345619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Surprice d.o.o.</izvorni_sadrzaj>
    <derivirana_varijabla naziv="DomainObject.Predmet.ProtustrankaIDrugi_1">Surprice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Surprice d.o.o., OIB 77767160016, Mala Švarča 5/B, 47000 Karlovac</izvorni_sadrzaj>
    <derivirana_varijabla naziv="DomainObject.Predmet.ProtustrankaIDrugiAdressOIB_1">Surprice d.o.o., OIB 77767160016, Mala Švarča 5/B,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Surprice d.o.o.</item>
      <item>Mladen Šprajcar</item>
    </izvorni_sadrzaj>
    <derivirana_varijabla naziv="DomainObject.Predmet.SudioniciListNaziv_1">
      <item>FINA Regionalni centar Zagreb Podružnica Karlovac</item>
      <item>Surprice d.o.o.</item>
      <item>Mladen Šprajcar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Surprice d.o.o., OIB 77767160016, Mala Švarča 5/B,47000 Karlovac</item>
      <item>Mladen Šprajcar, OIB 33100345619, Mala Švarča 5b,47000 Karlovac</item>
    </izvorni_sadrzaj>
    <derivirana_varijabla naziv="DomainObject.Predmet.SudioniciListAdressOIB_1">
      <item>FINA Regionalni centar Zagreb Podružnica Karlovac, OIB 85821130368, Vitezovićeva 1,47000 Karlovac</item>
      <item>Surprice d.o.o., OIB 77767160016, Mala Švarča 5/B,47000 Karlovac</item>
      <item>Mladen Šprajcar, OIB 33100345619, Mala Švarča 5b,47000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77767160016</item>
      <item>, OIB 33100345619</item>
    </izvorni_sadrzaj>
    <derivirana_varijabla naziv="DomainObject.Predmet.SudioniciListNazivOIB_1">
      <item>, OIB 85821130368</item>
      <item>, OIB 77767160016</item>
      <item>, OIB 33100345619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2015-12-09T12:35:00Z</dcterms:created>
  <dc:creator>ilukac</dc:creator>
  <cp:lastModifiedBy>Karmen Malkoč</cp:lastModifiedBy>
  <cp:lastPrinted>2015-12-09T12:34:00Z</cp:lastPrinted>
  <dcterms:modified xmlns:xsi="http://www.w3.org/2001/XMLSchema-instance" xsi:type="dcterms:W3CDTF">2015-12-09T12:38:00Z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