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6bfb" w14:paraId="1d36bfb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DB3C1B" w:rsidRPr="00DB3C1B">
        <w:t>AVIN d. o. o. PULA</w:t>
      </w:r>
      <w:r w:rsidR="00180AD8">
        <w:t xml:space="preserve">, </w:t>
      </w:r>
      <w:r w:rsidR="00E369F6">
        <w:t xml:space="preserve">Pula, </w:t>
      </w:r>
      <w:r w:rsidR="00DB3C1B">
        <w:t>Omladinska 12</w:t>
      </w:r>
      <w:r w:rsidR="00B668D9">
        <w:t xml:space="preserve">, OIB: </w:t>
      </w:r>
      <w:r w:rsidR="00DB3C1B" w:rsidRPr="00DB3C1B">
        <w:t>76197087660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6A66C3" w:rsidRPr="00DB3C1B">
        <w:t>AVIN d. o. o. PULA</w:t>
      </w:r>
      <w:r w:rsidR="006A66C3">
        <w:t xml:space="preserve">, Pula, Omladinska 12, OIB: </w:t>
      </w:r>
      <w:r w:rsidR="006A66C3" w:rsidRPr="00DB3C1B">
        <w:t>76197087660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A5878">
        <w:rPr>
          <w:b/>
          <w:lang w:val="pl-PL"/>
        </w:rPr>
        <w:t>19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6A66C3">
        <w:rPr>
          <w:b/>
          <w:lang w:val="pl-PL"/>
        </w:rPr>
        <w:t>09</w:t>
      </w:r>
      <w:r w:rsidR="00986F40">
        <w:rPr>
          <w:b/>
          <w:lang w:val="pl-PL"/>
        </w:rPr>
        <w:t>:00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D91E95">
      <w:pPr>
        <w:jc w:val="both"/>
      </w:pPr>
      <w:r w:rsidRPr="0077472A">
        <w:tab/>
      </w:r>
      <w:r w:rsidRPr="0077472A">
        <w:tab/>
        <w:t xml:space="preserve">- dužnik </w:t>
      </w:r>
      <w:r w:rsidR="006A66C3" w:rsidRPr="00DB3C1B">
        <w:t>AVIN d. o. o. PULA</w:t>
      </w:r>
      <w:r w:rsidR="006A66C3">
        <w:t xml:space="preserve">, Pula, Omladinska 12, OIB: </w:t>
      </w:r>
      <w:r w:rsidR="006A66C3" w:rsidRPr="00DB3C1B">
        <w:t>76197087660</w:t>
      </w:r>
      <w:r w:rsidR="00D91E95">
        <w:t>,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6A66C3">
        <w:rPr>
          <w:lang w:val="sv-SE"/>
        </w:rPr>
        <w:t>Seljemir Hodža</w:t>
      </w:r>
      <w:r w:rsidR="00E372E4">
        <w:rPr>
          <w:lang w:val="sv-SE"/>
        </w:rPr>
        <w:t xml:space="preserve">, Pula, </w:t>
      </w:r>
      <w:r w:rsidR="006A66C3">
        <w:rPr>
          <w:lang w:val="sv-SE"/>
        </w:rPr>
        <w:t>Radićeva 8</w:t>
      </w:r>
      <w:r w:rsidR="00694363">
        <w:rPr>
          <w:lang w:val="sv-SE"/>
        </w:rPr>
        <w:t>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6A66C3">
        <w:rPr>
          <w:lang w:val="sv-SE"/>
        </w:rPr>
        <w:t>Seljemir</w:t>
      </w:r>
      <w:r w:rsidR="00E86C6C">
        <w:rPr>
          <w:lang w:val="sv-SE"/>
        </w:rPr>
        <w:t xml:space="preserve"> Hodža</w:t>
      </w:r>
      <w:r w:rsidR="006A66C3">
        <w:rPr>
          <w:lang w:val="sv-SE"/>
        </w:rPr>
        <w:t>, Pula, Radićeva 8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E86C6C">
        <w:rPr>
          <w:lang w:val="sv-SE"/>
        </w:rPr>
        <w:t>Seljemiru Hodži, Pula, Radićeva 8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94363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</w:t>
      </w:r>
      <w:r w:rsidR="00E372E4">
        <w:t>2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513D67">
        <w:t xml:space="preserve">, v. r. 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71EF" w:rsidR="003E00AF" w:rsidRPr="0077472A">
      <w:pPr>
        <w:ind w:firstLine="708"/>
        <w:jc w:val="both"/>
      </w:pPr>
      <w:r w:rsidRPr="0077472A">
        <w:t xml:space="preserve">- dužnik </w:t>
      </w:r>
      <w:r w:rsidR="006A66C3" w:rsidRPr="00DB3C1B">
        <w:t>AVIN d. o. o. PULA</w:t>
      </w:r>
      <w:r w:rsidR="006A66C3">
        <w:t xml:space="preserve">, Pula, Omladinska 12, OIB: </w:t>
      </w:r>
      <w:r w:rsidR="006A66C3" w:rsidRPr="00DB3C1B">
        <w:t>76197087660</w:t>
      </w:r>
      <w:r w:rsidR="00395F29" w:rsidRPr="0077472A">
        <w:t xml:space="preserve">, </w:t>
      </w:r>
      <w:r w:rsidR="00E86C6C">
        <w:t>i na adresu Pula, Radićeva 8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E86C6C">
        <w:rPr>
          <w:lang w:val="sv-SE"/>
        </w:rPr>
        <w:t>Seljemir Hodža, Pula, Radićeva 8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50F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31764">
          <w:t>Posl. broj: 4 St-61</w:t>
        </w:r>
        <w:r w:rsidR="00DB3C1B">
          <w:t>9</w:t>
        </w:r>
        <w:r w:rsidR="00931764">
          <w:t>/2016-3</w:t>
        </w:r>
      </w:sdtContent>
    </w:sdt>
  </w:p>
  <w:p w:rsidRDefault="0083350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B3C1B">
      <w:t>619</w:t>
    </w:r>
    <w:r w:rsidR="00931764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24322F"/>
    <w:rsid w:val="0024798E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E00AF"/>
    <w:rsid w:val="003F265C"/>
    <w:rsid w:val="00435808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D18CE"/>
    <w:rsid w:val="007D48AE"/>
    <w:rsid w:val="007D7A8F"/>
    <w:rsid w:val="0080758F"/>
    <w:rsid w:val="00814FDD"/>
    <w:rsid w:val="00815514"/>
    <w:rsid w:val="008249FA"/>
    <w:rsid w:val="0083350F"/>
    <w:rsid w:val="00844FE0"/>
    <w:rsid w:val="008551A7"/>
    <w:rsid w:val="008A2A93"/>
    <w:rsid w:val="008D598C"/>
    <w:rsid w:val="008E2F2B"/>
    <w:rsid w:val="008E4F58"/>
    <w:rsid w:val="008F0C79"/>
    <w:rsid w:val="00904EF4"/>
    <w:rsid w:val="00912B21"/>
    <w:rsid w:val="00931764"/>
    <w:rsid w:val="00972CF8"/>
    <w:rsid w:val="00985388"/>
    <w:rsid w:val="00985C0A"/>
    <w:rsid w:val="00986F40"/>
    <w:rsid w:val="00987DD0"/>
    <w:rsid w:val="00990EFA"/>
    <w:rsid w:val="009A5878"/>
    <w:rsid w:val="009B356E"/>
    <w:rsid w:val="009C7404"/>
    <w:rsid w:val="009D109D"/>
    <w:rsid w:val="009D1DFA"/>
    <w:rsid w:val="00A17409"/>
    <w:rsid w:val="00A560B4"/>
    <w:rsid w:val="00AA0ED3"/>
    <w:rsid w:val="00AD57E9"/>
    <w:rsid w:val="00AF4620"/>
    <w:rsid w:val="00B000DF"/>
    <w:rsid w:val="00B17BB5"/>
    <w:rsid w:val="00B17EED"/>
    <w:rsid w:val="00B31C9F"/>
    <w:rsid w:val="00B50C26"/>
    <w:rsid w:val="00B668D9"/>
    <w:rsid w:val="00B726BF"/>
    <w:rsid w:val="00B853E6"/>
    <w:rsid w:val="00B953BA"/>
    <w:rsid w:val="00BE2CDA"/>
    <w:rsid w:val="00BE6E6A"/>
    <w:rsid w:val="00C157BB"/>
    <w:rsid w:val="00C20061"/>
    <w:rsid w:val="00C32C1A"/>
    <w:rsid w:val="00C35228"/>
    <w:rsid w:val="00C40F0B"/>
    <w:rsid w:val="00C8148C"/>
    <w:rsid w:val="00CA0CBB"/>
    <w:rsid w:val="00CD64A0"/>
    <w:rsid w:val="00D023FB"/>
    <w:rsid w:val="00D14604"/>
    <w:rsid w:val="00D8003F"/>
    <w:rsid w:val="00D91E95"/>
    <w:rsid w:val="00DB3C1B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86C6C"/>
    <w:rsid w:val="00E878B0"/>
    <w:rsid w:val="00F26397"/>
    <w:rsid w:val="00F32923"/>
    <w:rsid w:val="00F32B1B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5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5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5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5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5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5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5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5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AVIN d. o. o. PULA</izvorni_sadrzaj>
    <derivirana_varijabla naziv="DomainObject.Predmet.ProtustrankaFormated_1">  AVIN d. o. o. PULA</derivirana_varijabla>
  </DomainObject.Predmet.ProtustrankaFormated>
  <DomainObject.Predmet.ProtustrankaFormatedOIB>
    <izvorni_sadrzaj>  AVIN d. o. o. PULA, OIB 76197087660</izvorni_sadrzaj>
    <derivirana_varijabla naziv="DomainObject.Predmet.ProtustrankaFormatedOIB_1">  AVIN d. o. o. PULA, OIB 76197087660</derivirana_varijabla>
  </DomainObject.Predmet.ProtustrankaFormatedOIB>
  <DomainObject.Predmet.ProtustrankaFormatedWithAdress>
    <izvorni_sadrzaj> AVIN d. o. o. PULA, Omladinska 12, 52100 Pula</izvorni_sadrzaj>
    <derivirana_varijabla naziv="DomainObject.Predmet.ProtustrankaFormatedWithAdress_1"> AVIN d. o. o. PULA, Omladinska 12, 52100 Pula</derivirana_varijabla>
  </DomainObject.Predmet.ProtustrankaFormatedWithAdress>
  <DomainObject.Predmet.ProtustrankaFormatedWithAdressOIB>
    <izvorni_sadrzaj> AVIN d. o. o. PULA, OIB 76197087660, Omladinska 12, 52100 Pula</izvorni_sadrzaj>
    <derivirana_varijabla naziv="DomainObject.Predmet.ProtustrankaFormatedWithAdressOIB_1"> AVIN d. o. o. PULA, OIB 76197087660, Omladinska 12, 52100 Pula</derivirana_varijabla>
  </DomainObject.Predmet.ProtustrankaFormatedWithAdressOIB>
  <DomainObject.Predmet.ProtustrankaWithAdress>
    <izvorni_sadrzaj>AVIN d. o. o. PULA Omladinska 12, 52100 Pula</izvorni_sadrzaj>
    <derivirana_varijabla naziv="DomainObject.Predmet.ProtustrankaWithAdress_1">AVIN d. o. o. PULA Omladinska 12, 52100 Pula</derivirana_varijabla>
  </DomainObject.Predmet.ProtustrankaWithAdress>
  <DomainObject.Predmet.ProtustrankaWithAdressOIB>
    <izvorni_sadrzaj>AVIN d. o. o. PULA, OIB 76197087660, Omladinska 12, 52100 Pula</izvorni_sadrzaj>
    <derivirana_varijabla naziv="DomainObject.Predmet.ProtustrankaWithAdressOIB_1">AVIN d. o. o. PULA, OIB 76197087660, Omladinska 12, 52100 Pula</derivirana_varijabla>
  </DomainObject.Predmet.ProtustrankaWithAdressOIB>
  <DomainObject.Predmet.ProtustrankaNazivFormated>
    <izvorni_sadrzaj>AVIN d. o. o. PULA</izvorni_sadrzaj>
    <derivirana_varijabla naziv="DomainObject.Predmet.ProtustrankaNazivFormated_1">AVIN d. o. o. PULA</derivirana_varijabla>
  </DomainObject.Predmet.ProtustrankaNazivFormated>
  <DomainObject.Predmet.ProtustrankaNazivFormatedOIB>
    <izvorni_sadrzaj>AVIN d. o. o. PULA, OIB 76197087660</izvorni_sadrzaj>
    <derivirana_varijabla naziv="DomainObject.Predmet.ProtustrankaNazivFormatedOIB_1">AVIN d. o. o. PULA, OIB 76197087660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AVIN d. o. o. PULA</item>
    </izvorni_sadrzaj>
    <derivirana_varijabla naziv="DomainObject.Predmet.ProtuStrankaListFormated_1">
      <item>AVIN d. o. o. PULA</item>
    </derivirana_varijabla>
  </DomainObject.Predmet.ProtuStrankaListFormated>
  <DomainObject.Predmet.ProtuStrankaListFormatedOIB>
    <izvorni_sadrzaj>
      <item>AVIN d. o. o. PULA, OIB 76197087660</item>
    </izvorni_sadrzaj>
    <derivirana_varijabla naziv="DomainObject.Predmet.ProtuStrankaListFormatedOIB_1">
      <item>AVIN d. o. o. PULA, OIB 76197087660</item>
    </derivirana_varijabla>
  </DomainObject.Predmet.ProtuStrankaListFormatedOIB>
  <DomainObject.Predmet.ProtuStrankaListFormatedWithAdress>
    <izvorni_sadrzaj>
      <item>AVIN d. o. o. PULA, Omladinska 12, 52100 Pula</item>
    </izvorni_sadrzaj>
    <derivirana_varijabla naziv="DomainObject.Predmet.ProtuStrankaListFormatedWithAdress_1">
      <item>AVIN d. o. o. PULA, Omladinska 12, 52100 Pula</item>
    </derivirana_varijabla>
  </DomainObject.Predmet.ProtuStrankaListFormatedWithAdress>
  <DomainObject.Predmet.ProtuStrankaListFormatedWithAdressOIB>
    <izvorni_sadrzaj>
      <item>AVIN d. o. o. PULA, OIB 76197087660, Omladinska 12, 52100 Pula</item>
    </izvorni_sadrzaj>
    <derivirana_varijabla naziv="DomainObject.Predmet.ProtuStrankaListFormatedWithAdressOIB_1">
      <item>AVIN d. o. o. PULA, OIB 76197087660, Omladinska 12, 52100 Pula</item>
    </derivirana_varijabla>
  </DomainObject.Predmet.ProtuStrankaListFormatedWithAdressOIB>
  <DomainObject.Predmet.ProtuStrankaListNazivFormated>
    <izvorni_sadrzaj>
      <item>AVIN d. o. o. PULA</item>
    </izvorni_sadrzaj>
    <derivirana_varijabla naziv="DomainObject.Predmet.ProtuStrankaListNazivFormated_1">
      <item>AVIN d. o. o. PULA</item>
    </derivirana_varijabla>
  </DomainObject.Predmet.ProtuStrankaListNazivFormated>
  <DomainObject.Predmet.ProtuStrankaListNazivFormatedOIB>
    <izvorni_sadrzaj>
      <item>AVIN d. o. o. PULA, OIB 76197087660</item>
    </izvorni_sadrzaj>
    <derivirana_varijabla naziv="DomainObject.Predmet.ProtuStrankaListNazivFormatedOIB_1">
      <item>AVIN d. o. o. PULA, OIB 76197087660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AVIN d. o. o. PULA</izvorni_sadrzaj>
    <derivirana_varijabla naziv="DomainObject.Predmet.ProtustrankaIDrugi_1">AVIN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AVIN d. o. o. PULA, OIB 76197087660, Omladinska 12, 52100 Pula</izvorni_sadrzaj>
    <derivirana_varijabla naziv="DomainObject.Predmet.ProtustrankaIDrugiAdressOIB_1">AVIN d. o. o. PULA, OIB 76197087660, Omladinska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AVIN d. o. o. PULA</item>
    </izvorni_sadrzaj>
    <derivirana_varijabla naziv="DomainObject.Predmet.SudioniciListNaziv_1">
      <item>FINANCIJSKA AGENCIJA, RC RIJEKA, PODRUŽNICA PULA, PULA</item>
      <item>AVIN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AVIN d. o. o. PULA, OIB 76197087660, Omladinska 12,52100 Pula</item>
    </izvorni_sadrzaj>
    <derivirana_varijabla naziv="DomainObject.Predmet.SudioniciListAdressOIB_1">
      <item>FINANCIJSKA AGENCIJA, RC RIJEKA, PODRUŽNICA PULA, PULA, OIB 85821130368, Ulica grada Vukovara 70,10000 Zagreb</item>
      <item>AVIN d. o. o. PULA, OIB 76197087660, Omladinska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76197087660</item>
    </izvorni_sadrzaj>
    <derivirana_varijabla naziv="DomainObject.Predmet.SudioniciListNazivOIB_1">
      <item>, OIB 85821130368</item>
      <item>, OIB 76197087660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93475A-5D83-42F5-AD3C-78FB83796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3261</properties:Characters>
  <properties:Lines>87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2016-04-12T06:13:00Z</dcterms:created>
  <dc:creator>Jasmina Matika</dc:creator>
  <cp:lastModifiedBy>Sanja Prodan</cp:lastModifiedBy>
  <cp:lastPrinted>2016-04-12T06:16:00Z</cp:lastPrinted>
  <dcterms:modified xmlns:xsi="http://www.w3.org/2001/XMLSchema-instance" xsi:type="dcterms:W3CDTF">2016-04-12T06:17:00Z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