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310aa" w14:paraId="0d310aa" w:rsidRDefault="00CD1B85" w:rsidP="00CD1B85" w:rsidR="00CD1B8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1B85" w:rsidP="00CD1B85" w:rsidR="00CD1B8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D1B85" w:rsidP="00CD1B85" w:rsidR="00CD1B8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D1B85" w:rsidP="00CD1B85" w:rsidR="00CD1B8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D1B85" w:rsidP="00CD1B85" w:rsidR="00CD1B8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D1B85" w:rsidP="00CD1B85" w:rsidR="00CD1B8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D1B85" w:rsidP="00CD1B85" w:rsidR="00CD1B85" w:rsidRPr="005D578C">
      <w:pPr>
        <w:jc w:val="center"/>
        <w:rPr>
          <w:rFonts w:cs="Times New Roman" w:eastAsia="Times New Roman"/>
          <w:szCs w:val="24"/>
        </w:rPr>
      </w:pPr>
    </w:p>
    <w:p w:rsidRDefault="00CD1B85" w:rsidP="00CD1B85" w:rsidR="00CD1B8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D1B85" w:rsidP="00CD1B85" w:rsidR="00CD1B85" w:rsidRPr="005D578C">
      <w:pPr>
        <w:rPr>
          <w:rFonts w:cs="Times New Roman" w:eastAsia="Times New Roman"/>
          <w:szCs w:val="24"/>
        </w:rPr>
      </w:pPr>
    </w:p>
    <w:p w:rsidRDefault="00CD1B85" w:rsidP="00CD1B85" w:rsidR="00CD1B8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ALBA INTERNATIONAL TRADE d. o. o. Pula, Marijanijeva 11, OIB </w:t>
      </w:r>
      <w:r w:rsidRPr="00CD1B85">
        <w:rPr>
          <w:rFonts w:cs="Times New Roman" w:eastAsia="Times New Roman"/>
        </w:rPr>
        <w:t>79130042189</w:t>
      </w:r>
      <w:r>
        <w:rPr>
          <w:rFonts w:cs="Times New Roman" w:eastAsia="Times New Roman"/>
        </w:rPr>
        <w:t xml:space="preserve">, MBS </w:t>
      </w:r>
      <w:r w:rsidRPr="00CD1B85">
        <w:rPr>
          <w:rFonts w:cs="Times New Roman" w:eastAsia="Times New Roman"/>
        </w:rPr>
        <w:t>130048686</w:t>
      </w:r>
      <w:r>
        <w:rPr>
          <w:rFonts w:cs="Times New Roman" w:eastAsia="Times New Roman"/>
          <w:szCs w:val="24"/>
        </w:rPr>
        <w:t>, 19. lipnja 2017.</w:t>
      </w:r>
    </w:p>
    <w:p w:rsidRDefault="00CD1B85" w:rsidP="00CD1B85" w:rsidR="00CD1B85" w:rsidRPr="005D578C">
      <w:pPr>
        <w:rPr>
          <w:rFonts w:cs="Times New Roman" w:eastAsia="Times New Roman"/>
          <w:szCs w:val="24"/>
        </w:rPr>
      </w:pPr>
    </w:p>
    <w:p w:rsidRDefault="00CD1B85" w:rsidP="00CD1B85" w:rsidR="00CD1B8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D1B85" w:rsidP="00CD1B85" w:rsidR="00CD1B85" w:rsidRPr="005D578C">
      <w:pPr>
        <w:rPr>
          <w:rFonts w:cs="Times New Roman" w:eastAsia="Times New Roman"/>
          <w:szCs w:val="24"/>
        </w:rPr>
      </w:pPr>
    </w:p>
    <w:p w:rsidRDefault="00CD1B85" w:rsidP="00CD1B85" w:rsidR="00CD1B8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ALBA INTERNATIONAL TRADE d. o. o. Pula, Marijanijeva 11, OIB </w:t>
      </w:r>
      <w:r w:rsidRPr="00CD1B85">
        <w:rPr>
          <w:rFonts w:cs="Times New Roman" w:eastAsia="Times New Roman"/>
        </w:rPr>
        <w:t>79130042189</w:t>
      </w:r>
      <w:r>
        <w:rPr>
          <w:rFonts w:cs="Times New Roman" w:eastAsia="Times New Roman"/>
        </w:rPr>
        <w:t xml:space="preserve">, MBS </w:t>
      </w:r>
      <w:r w:rsidRPr="00CD1B85">
        <w:rPr>
          <w:rFonts w:cs="Times New Roman" w:eastAsia="Times New Roman"/>
        </w:rPr>
        <w:t>130048686</w:t>
      </w:r>
      <w:r>
        <w:rPr>
          <w:rFonts w:cs="Times New Roman" w:eastAsia="Times New Roman"/>
          <w:szCs w:val="24"/>
        </w:rPr>
        <w:t>.</w:t>
      </w:r>
    </w:p>
    <w:p w:rsidRDefault="00CD1B85" w:rsidP="00CD1B85" w:rsidR="00CD1B85" w:rsidRPr="005D578C">
      <w:pPr>
        <w:rPr>
          <w:rFonts w:cs="Times New Roman" w:eastAsia="Times New Roman"/>
          <w:szCs w:val="24"/>
        </w:rPr>
      </w:pPr>
    </w:p>
    <w:p w:rsidRDefault="00CD1B85" w:rsidP="00CD1B85" w:rsidR="00CD1B8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CD1B85" w:rsidP="00CD1B85" w:rsidR="00CD1B85">
      <w:pPr>
        <w:ind w:firstLine="708"/>
        <w:rPr>
          <w:rFonts w:cs="Times New Roman" w:eastAsia="Times New Roman"/>
          <w:szCs w:val="20"/>
        </w:rPr>
      </w:pPr>
    </w:p>
    <w:p w:rsidRDefault="00CD1B85" w:rsidP="00CD1B85" w:rsidR="00CD1B85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ALBA INTERNATIONAL TRADE d. o. o. Pula, Marijanijeva 11, OIB </w:t>
      </w:r>
      <w:r w:rsidRPr="00CD1B85">
        <w:rPr>
          <w:rFonts w:cs="Times New Roman" w:eastAsia="Times New Roman"/>
        </w:rPr>
        <w:t>79130042189</w:t>
      </w:r>
      <w:r>
        <w:rPr>
          <w:rFonts w:cs="Times New Roman" w:eastAsia="Times New Roman"/>
        </w:rPr>
        <w:t xml:space="preserve">, MBS </w:t>
      </w:r>
      <w:r w:rsidRPr="00CD1B85">
        <w:rPr>
          <w:rFonts w:cs="Times New Roman" w:eastAsia="Times New Roman"/>
        </w:rPr>
        <w:t>130048686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3333-216-2017, i da obustavi daljnju pljenidbu do iznosa od 5.000,00 kn.</w:t>
      </w:r>
    </w:p>
    <w:p w:rsidRDefault="00CD1B85" w:rsidP="00CD1B85" w:rsidR="00CD1B85">
      <w:pPr>
        <w:rPr>
          <w:rFonts w:cs="Times New Roman" w:eastAsia="Times New Roman"/>
          <w:szCs w:val="20"/>
        </w:rPr>
      </w:pPr>
    </w:p>
    <w:p w:rsidRDefault="00CD1B85" w:rsidP="00CD1B85" w:rsidR="00CD1B8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ALBA INTERNATIONAL TRADE d. o. o. Pula, Marijanijeva 11, OIB </w:t>
      </w:r>
      <w:r w:rsidRPr="00CD1B85">
        <w:rPr>
          <w:rFonts w:cs="Times New Roman" w:eastAsia="Times New Roman"/>
        </w:rPr>
        <w:t>79130042189</w:t>
      </w:r>
      <w:r>
        <w:rPr>
          <w:rFonts w:cs="Times New Roman" w:eastAsia="Times New Roman"/>
        </w:rPr>
        <w:t xml:space="preserve">, MBS </w:t>
      </w:r>
      <w:r w:rsidRPr="00CD1B85">
        <w:rPr>
          <w:rFonts w:cs="Times New Roman" w:eastAsia="Times New Roman"/>
        </w:rPr>
        <w:t>130048686</w:t>
      </w:r>
      <w:r>
        <w:rPr>
          <w:rFonts w:cs="Times New Roman" w:eastAsia="Times New Roman"/>
          <w:szCs w:val="24"/>
        </w:rPr>
        <w:t>.</w:t>
      </w:r>
    </w:p>
    <w:p w:rsidRDefault="00CD1B85" w:rsidP="00CD1B85" w:rsidR="00CD1B85">
      <w:pPr>
        <w:ind w:firstLine="709"/>
        <w:rPr>
          <w:rFonts w:cs="Times New Roman" w:eastAsia="Times New Roman"/>
          <w:szCs w:val="24"/>
        </w:rPr>
      </w:pPr>
    </w:p>
    <w:p w:rsidRDefault="00CD1B85" w:rsidP="00CD1B85" w:rsidR="00CD1B8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ALBA INTERNATIONAL TRADE d. o. o. Pula, Marijanijeva 11, OIB </w:t>
      </w:r>
      <w:r w:rsidRPr="00CD1B85">
        <w:rPr>
          <w:rFonts w:cs="Times New Roman" w:eastAsia="Times New Roman"/>
        </w:rPr>
        <w:t>79130042189</w:t>
      </w:r>
      <w:r>
        <w:rPr>
          <w:rFonts w:cs="Times New Roman" w:eastAsia="Times New Roman"/>
        </w:rPr>
        <w:t xml:space="preserve">, MBS </w:t>
      </w:r>
      <w:r w:rsidRPr="00CD1B85">
        <w:rPr>
          <w:rFonts w:cs="Times New Roman" w:eastAsia="Times New Roman"/>
        </w:rPr>
        <w:t>130048686</w:t>
      </w:r>
      <w:r>
        <w:rPr>
          <w:rFonts w:cs="Times New Roman" w:eastAsia="Times New Roman"/>
          <w:szCs w:val="24"/>
        </w:rPr>
        <w:t>.</w:t>
      </w:r>
    </w:p>
    <w:p w:rsidRDefault="00CD1B85" w:rsidP="00CD1B85" w:rsidR="00CD1B85">
      <w:pPr>
        <w:rPr>
          <w:rFonts w:cs="Times New Roman" w:eastAsia="Times New Roman"/>
          <w:szCs w:val="24"/>
        </w:rPr>
      </w:pPr>
    </w:p>
    <w:p w:rsidRDefault="00CD1B85" w:rsidP="00CD1B85" w:rsidR="00CD1B85" w:rsidRPr="005D578C">
      <w:pPr>
        <w:rPr>
          <w:rFonts w:cs="Times New Roman" w:eastAsia="Times New Roman"/>
          <w:szCs w:val="24"/>
        </w:rPr>
      </w:pPr>
    </w:p>
    <w:p w:rsidRDefault="00CD1B85" w:rsidP="00CD1B85" w:rsidR="00CD1B8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D1B85" w:rsidP="00CD1B85" w:rsidR="00CD1B85">
      <w:pPr>
        <w:ind w:firstLine="708"/>
        <w:rPr>
          <w:rFonts w:cs="Times New Roman" w:eastAsia="Times New Roman"/>
          <w:szCs w:val="24"/>
        </w:rPr>
      </w:pPr>
    </w:p>
    <w:p w:rsidRDefault="00CD1B85" w:rsidP="00CD1B85" w:rsidR="00CD1B8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11.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ALBA INTERNATIONAL TRADE d. o. o. Pula</w:t>
      </w:r>
      <w:r>
        <w:rPr>
          <w:rFonts w:cs="Times New Roman" w:eastAsia="Times New Roman"/>
          <w:szCs w:val="24"/>
        </w:rPr>
        <w:t>.</w:t>
      </w:r>
    </w:p>
    <w:p w:rsidRDefault="00CD1B85" w:rsidP="00CD1B85" w:rsidR="00CD1B85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5. travnja 2017. imao neizvršene osnove za plaćanje u neprekinutom razdoblju od 120 dana u ukupnom iznosu </w:t>
      </w:r>
      <w:r>
        <w:lastRenderedPageBreak/>
        <w:t>82.072,13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21. travnja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 St-216/2017-3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CD1B85" w:rsidP="00CD1B85" w:rsidR="00CD1B8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CD1B85" w:rsidP="00CD1B85" w:rsidR="00CD1B8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CD1B85" w:rsidP="00CD1B85" w:rsidR="00CD1B8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CD1B85" w:rsidP="00CD1B85" w:rsidR="00CD1B85" w:rsidRPr="005D578C">
      <w:pPr>
        <w:rPr>
          <w:rFonts w:cs="Times New Roman" w:eastAsia="Times New Roman"/>
          <w:szCs w:val="24"/>
        </w:rPr>
      </w:pPr>
    </w:p>
    <w:p w:rsidRDefault="00CD1B85" w:rsidP="00CD1B85" w:rsidR="00CD1B8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19. lipnja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D1B85" w:rsidP="00CD1B85" w:rsidR="00CD1B85">
      <w:pPr>
        <w:rPr>
          <w:rFonts w:cs="Times New Roman" w:eastAsia="Times New Roman"/>
          <w:szCs w:val="24"/>
        </w:rPr>
      </w:pPr>
    </w:p>
    <w:p w:rsidRDefault="00CD1B85" w:rsidP="00CD1B85" w:rsidR="00CD1B8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CD1B85" w:rsidP="00CD1B85" w:rsidR="00CD1B8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253D9B">
        <w:rPr>
          <w:rFonts w:cs="Times New Roman" w:eastAsia="Times New Roman"/>
          <w:szCs w:val="24"/>
        </w:rPr>
        <w:t>, v.r.</w:t>
      </w:r>
    </w:p>
    <w:p w:rsidRDefault="00CD1B85" w:rsidP="00CD1B85" w:rsidR="00CD1B85" w:rsidRPr="005D578C">
      <w:pPr>
        <w:jc w:val="left"/>
        <w:rPr>
          <w:rFonts w:cs="Times New Roman" w:eastAsia="Times New Roman"/>
          <w:szCs w:val="24"/>
        </w:rPr>
      </w:pPr>
    </w:p>
    <w:p w:rsidRDefault="00CD1B85" w:rsidP="00CD1B85" w:rsidR="00CD1B8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D1B85" w:rsidP="00CD1B85" w:rsidR="00CD1B85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CD1B85" w:rsidP="00CD1B85" w:rsidR="00CD1B8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CD1B85" w:rsidP="00CD1B85" w:rsidR="00CD1B85">
      <w:pPr>
        <w:rPr>
          <w:rFonts w:cs="Times New Roman" w:eastAsia="Times New Roman"/>
          <w:szCs w:val="24"/>
        </w:rPr>
      </w:pPr>
    </w:p>
    <w:p w:rsidRDefault="00CD1B85" w:rsidP="00CD1B85" w:rsidR="00CD1B85" w:rsidRPr="005D578C">
      <w:pPr>
        <w:rPr>
          <w:rFonts w:cs="Times New Roman" w:eastAsia="Times New Roman"/>
          <w:szCs w:val="24"/>
        </w:rPr>
      </w:pPr>
    </w:p>
    <w:p w:rsidRDefault="00CD1B85" w:rsidP="00CD1B85" w:rsidR="00CD1B8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D1B85" w:rsidP="00CD1B85" w:rsidR="00CD1B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CD1B85" w:rsidP="00CD1B85" w:rsidR="00CD1B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ALBA INTERNATIONAL TRADE d. o. o. Pula, Marijanijeva 11, </w:t>
      </w:r>
    </w:p>
    <w:p w:rsidRDefault="00CD1B85" w:rsidP="00CD1B85" w:rsidR="00CD1B8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CD1B85" w:rsidP="00CD1B85" w:rsidR="00CD1B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CD1B85" w:rsidP="00CD1B85" w:rsidR="00CD1B85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CD1B85" w:rsidP="00CD1B85" w:rsidR="00CD1B8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D1B85" w:rsidP="00CD1B85" w:rsidR="00CD1B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CD1B85" w:rsidP="00CD1B85" w:rsidR="00CD1B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CD1B85" w:rsidP="00CD1B85" w:rsidR="00CD1B85"/>
    <w:p w:rsidRDefault="00ED6493" w:rsidR="00ED6493"/>
    <w:sectPr w:rsidSect="00FE69D3" w:rsidR="00ED649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B85" w:rsidP="00CD1B85" w:rsidR="00CD1B85">
      <w:r>
        <w:separator/>
      </w:r>
    </w:p>
  </w:endnote>
  <w:endnote w:id="0" w:type="continuationSeparator">
    <w:p w:rsidRDefault="00CD1B85" w:rsidP="00CD1B85" w:rsidR="00CD1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B85" w:rsidP="00CD1B85" w:rsidR="00CD1B85">
      <w:r>
        <w:separator/>
      </w:r>
    </w:p>
  </w:footnote>
  <w:footnote w:id="0" w:type="continuationSeparator">
    <w:p w:rsidRDefault="00CD1B85" w:rsidP="00CD1B85" w:rsidR="00CD1B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1B85" w:rsidP="00FE69D3" w:rsidR="00FE69D3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53D9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St-216/2017-4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1B85" w:rsidP="00FE69D3" w:rsidR="00FE69D3" w:rsidRPr="00970AE0">
    <w:pPr>
      <w:pStyle w:val="Zaglavlje"/>
      <w:jc w:val="right"/>
    </w:pPr>
    <w:r>
      <w:rPr>
        <w:szCs w:val="24"/>
      </w:rPr>
      <w:t>1 St-216/2017-4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6A33"/>
    <w:rsid w:val="00253D9B"/>
    <w:rsid w:val="00A36A33"/>
    <w:rsid w:val="00CD1B85"/>
    <w:rsid w:val="00ED6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1B8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1B8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D1B8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1B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1B8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D1B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1B8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3D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D9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53D9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53D9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53D9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1B8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1B8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D1B8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1B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1B8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D1B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D1B8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3D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D9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53D9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53D9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53D9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St-216/2017</izvorni_sadrzaj>
    <derivirana_varijabla naziv="DomainObject.Predmet.OznakaBroj_1">St-216/2017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ALBA INTERNATIONAL TRADE d.o.o. PULA</izvorni_sadrzaj>
    <derivirana_varijabla naziv="DomainObject.Predmet.ProtustrankaFormated_1">  ALBA INTERNATIONAL TRADE d.o.o. PULA</derivirana_varijabla>
  </DomainObject.Predmet.ProtustrankaFormated>
  <DomainObject.Predmet.ProtustrankaFormatedOIB>
    <izvorni_sadrzaj>  ALBA INTERNATIONAL TRADE d.o.o. PULA, OIB 79130042189</izvorni_sadrzaj>
    <derivirana_varijabla naziv="DomainObject.Predmet.ProtustrankaFormatedOIB_1">  ALBA INTERNATIONAL TRADE d.o.o. PULA, OIB 79130042189</derivirana_varijabla>
  </DomainObject.Predmet.ProtustrankaFormatedOIB>
  <DomainObject.Predmet.ProtustrankaFormatedWithAdress>
    <izvorni_sadrzaj> ALBA INTERNATIONAL TRADE d.o.o. PULA, Marijanijeva 11, 52100 Pula</izvorni_sadrzaj>
    <derivirana_varijabla naziv="DomainObject.Predmet.ProtustrankaFormatedWithAdress_1"> ALBA INTERNATIONAL TRADE d.o.o. PULA, Marijanijeva 11, 52100 Pula</derivirana_varijabla>
  </DomainObject.Predmet.ProtustrankaFormatedWithAdress>
  <DomainObject.Predmet.ProtustrankaFormatedWithAdressOIB>
    <izvorni_sadrzaj> ALBA INTERNATIONAL TRADE d.o.o. PULA, OIB 79130042189, Marijanijeva 11, 52100 Pula</izvorni_sadrzaj>
    <derivirana_varijabla naziv="DomainObject.Predmet.ProtustrankaFormatedWithAdressOIB_1"> ALBA INTERNATIONAL TRADE d.o.o. PULA, OIB 79130042189, Marijanijeva 11, 52100 Pula</derivirana_varijabla>
  </DomainObject.Predmet.ProtustrankaFormatedWithAdressOIB>
  <DomainObject.Predmet.ProtustrankaWithAdress>
    <izvorni_sadrzaj>ALBA INTERNATIONAL TRADE d.o.o. PULA Marijanijeva 11, 52100 Pula</izvorni_sadrzaj>
    <derivirana_varijabla naziv="DomainObject.Predmet.ProtustrankaWithAdress_1">ALBA INTERNATIONAL TRADE d.o.o. PULA Marijanijeva 11, 52100 Pula</derivirana_varijabla>
  </DomainObject.Predmet.ProtustrankaWithAdress>
  <DomainObject.Predmet.ProtustrankaWithAdressOIB>
    <izvorni_sadrzaj>ALBA INTERNATIONAL TRADE d.o.o. PULA, OIB 79130042189, Marijanijeva 11, 52100 Pula</izvorni_sadrzaj>
    <derivirana_varijabla naziv="DomainObject.Predmet.ProtustrankaWithAdressOIB_1">ALBA INTERNATIONAL TRADE d.o.o. PULA, OIB 79130042189, Marijanijeva 11, 52100 Pula</derivirana_varijabla>
  </DomainObject.Predmet.ProtustrankaWithAdressOIB>
  <DomainObject.Predmet.ProtustrankaNazivFormated>
    <izvorni_sadrzaj>ALBA INTERNATIONAL TRADE d.o.o. PULA</izvorni_sadrzaj>
    <derivirana_varijabla naziv="DomainObject.Predmet.ProtustrankaNazivFormated_1">ALBA INTERNATIONAL TRADE d.o.o. PULA</derivirana_varijabla>
  </DomainObject.Predmet.ProtustrankaNazivFormated>
  <DomainObject.Predmet.ProtustrankaNazivFormatedOIB>
    <izvorni_sadrzaj>ALBA INTERNATIONAL TRADE d.o.o. PULA, OIB 79130042189</izvorni_sadrzaj>
    <derivirana_varijabla naziv="DomainObject.Predmet.ProtustrankaNazivFormatedOIB_1">ALBA INTERNATIONAL TRADE d.o.o. PULA, OIB 79130042189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82072.13</izvorni_sadrzaj>
    <derivirana_varijabla naziv="DomainObject.Predmet.TrenutnaVrijednost_1">82072.13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ALBA INTERNATIONAL TRADE d.o.o. PULA</item>
    </izvorni_sadrzaj>
    <derivirana_varijabla naziv="DomainObject.Predmet.ProtuStrankaListFormated_1">
      <item>ALBA INTERNATIONAL TRADE d.o.o. PULA</item>
    </derivirana_varijabla>
  </DomainObject.Predmet.ProtuStrankaListFormated>
  <DomainObject.Predmet.ProtuStrankaListFormatedOIB>
    <izvorni_sadrzaj>
      <item>ALBA INTERNATIONAL TRADE d.o.o. PULA, OIB 79130042189</item>
    </izvorni_sadrzaj>
    <derivirana_varijabla naziv="DomainObject.Predmet.ProtuStrankaListFormatedOIB_1">
      <item>ALBA INTERNATIONAL TRADE d.o.o. PULA, OIB 79130042189</item>
    </derivirana_varijabla>
  </DomainObject.Predmet.ProtuStrankaListFormatedOIB>
  <DomainObject.Predmet.ProtuStrankaListFormatedWithAdress>
    <izvorni_sadrzaj>
      <item>ALBA INTERNATIONAL TRADE d.o.o. PULA, Marijanijeva 11, 52100 Pula</item>
    </izvorni_sadrzaj>
    <derivirana_varijabla naziv="DomainObject.Predmet.ProtuStrankaListFormatedWithAdress_1">
      <item>ALBA INTERNATIONAL TRADE d.o.o. PULA, Marijanijeva 11, 52100 Pula</item>
    </derivirana_varijabla>
  </DomainObject.Predmet.ProtuStrankaListFormatedWithAdress>
  <DomainObject.Predmet.ProtuStrankaListFormatedWithAdressOIB>
    <izvorni_sadrzaj>
      <item>ALBA INTERNATIONAL TRADE d.o.o. PULA, OIB 79130042189, Marijanijeva 11, 52100 Pula</item>
    </izvorni_sadrzaj>
    <derivirana_varijabla naziv="DomainObject.Predmet.ProtuStrankaListFormatedWithAdressOIB_1">
      <item>ALBA INTERNATIONAL TRADE d.o.o. PULA, OIB 79130042189, Marijanijeva 11, 52100 Pula</item>
    </derivirana_varijabla>
  </DomainObject.Predmet.ProtuStrankaListFormatedWithAdressOIB>
  <DomainObject.Predmet.ProtuStrankaListNazivFormated>
    <izvorni_sadrzaj>
      <item>ALBA INTERNATIONAL TRADE d.o.o. PULA</item>
    </izvorni_sadrzaj>
    <derivirana_varijabla naziv="DomainObject.Predmet.ProtuStrankaListNazivFormated_1">
      <item>ALBA INTERNATIONAL TRADE d.o.o. PULA</item>
    </derivirana_varijabla>
  </DomainObject.Predmet.ProtuStrankaListNazivFormated>
  <DomainObject.Predmet.ProtuStrankaListNazivFormatedOIB>
    <izvorni_sadrzaj>
      <item>ALBA INTERNATIONAL TRADE d.o.o. PULA, OIB 79130042189</item>
    </izvorni_sadrzaj>
    <derivirana_varijabla naziv="DomainObject.Predmet.ProtuStrankaListNazivFormatedOIB_1">
      <item>ALBA INTERNATIONAL TRADE d.o.o. PULA, OIB 79130042189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ALBA INTERNATIONAL TRADE d.o.o. PULA</izvorni_sadrzaj>
    <derivirana_varijabla naziv="DomainObject.Predmet.ProtustrankaIDrugi_1">ALBA INTERNATIONAL TRADE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ALBA INTERNATIONAL TRADE d.o.o. PULA, OIB 79130042189, Marijanijeva 11, 52100 Pula</izvorni_sadrzaj>
    <derivirana_varijabla naziv="DomainObject.Predmet.ProtustrankaIDrugiAdressOIB_1">ALBA INTERNATIONAL TRADE d.o.o. PULA, OIB 79130042189, Marijanijeva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ALBA INTERNATIONAL TRADE d.o.o. PULA</item>
    </izvorni_sadrzaj>
    <derivirana_varijabla naziv="DomainObject.Predmet.SudioniciListNaziv_1">
      <item>FINANCIJSKA AGENCIJA, RC RIJEKA, PODRUŽNICA PULA, PULA</item>
      <item>ALBA INTERNATIONAL TRADE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ALBA INTERNATIONAL TRADE d.o.o. PULA, OIB 79130042189, Marijanijeva 11,52100 Pula</item>
    </izvorni_sadrzaj>
    <derivirana_varijabla naziv="DomainObject.Predmet.SudioniciListAdressOIB_1">
      <item>FINANCIJSKA AGENCIJA, RC RIJEKA, PODRUŽNICA PULA, PULA, OIB 85821130368, Giardini 5,52100 Pula</item>
      <item>ALBA INTERNATIONAL TRADE d.o.o. PULA, OIB 79130042189, Marijanijeva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79130042189</item>
    </izvorni_sadrzaj>
    <derivirana_varijabla naziv="DomainObject.Predmet.SudioniciListNazivOIB_1">
      <item>, OIB 85821130368</item>
      <item>, OIB 79130042189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785</properties:Words>
  <properties:Characters>4155</properties:Characters>
  <properties:Lines>96</properties:Lines>
  <properties:Paragraphs>33</properties:Paragraphs>
  <properties:TotalTime>4</properties:TotalTime>
  <properties:ScaleCrop>false</properties:ScaleCrop>
  <properties:LinksUpToDate>false</properties:LinksUpToDate>
  <properties:CharactersWithSpaces>4957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2017-06-16T11:31:00Z</dcterms:created>
  <dc:creator>Morena Brajuha</dc:creator>
  <dc:description/>
  <cp:keywords/>
  <cp:lastModifiedBy>wsadmin</cp:lastModifiedBy>
  <cp:lastPrinted>2017-06-19T08:31:00Z</cp:lastPrinted>
  <dcterms:modified xmlns:xsi="http://www.w3.org/2001/XMLSchema-instance" xsi:type="dcterms:W3CDTF">2017-06-19T08:32:00Z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