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668f" w14:paraId="351668f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684239">
        <w:rPr>
          <w:lang w:val="hr-HR"/>
        </w:rPr>
        <w:t>60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684239">
        <w:rPr>
          <w:lang w:val="hr-HR"/>
        </w:rPr>
        <w:t>GRADNJA KK jednostavno</w:t>
      </w:r>
      <w:r w:rsidR="0066343B">
        <w:rPr>
          <w:lang w:val="hr-HR"/>
        </w:rPr>
        <w:t xml:space="preserve"> društvo s ograničenom odgovornošću za </w:t>
      </w:r>
      <w:r w:rsidR="00684239">
        <w:rPr>
          <w:lang w:val="hr-HR"/>
        </w:rPr>
        <w:t>graditeljstvo,</w:t>
      </w:r>
      <w:r w:rsidR="0066343B">
        <w:rPr>
          <w:lang w:val="hr-HR"/>
        </w:rPr>
        <w:t xml:space="preserve"> </w:t>
      </w:r>
      <w:r w:rsidR="00684239">
        <w:rPr>
          <w:lang w:val="hr-HR"/>
        </w:rPr>
        <w:t>Lipovac Majur, Lipovac Majur 14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684239">
        <w:rPr>
          <w:lang w:val="hr-HR"/>
        </w:rPr>
        <w:t>010092058</w:t>
      </w:r>
      <w:r w:rsidR="003734FC">
        <w:rPr>
          <w:lang w:val="hr-HR"/>
        </w:rPr>
        <w:t xml:space="preserve">, OIB: </w:t>
      </w:r>
      <w:r w:rsidR="00684239">
        <w:rPr>
          <w:lang w:val="hr-HR"/>
        </w:rPr>
        <w:t>26530539035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537961">
        <w:rPr>
          <w:lang w:val="hr-HR"/>
        </w:rPr>
        <w:t>60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84239">
        <w:rPr>
          <w:lang w:val="hr-HR"/>
        </w:rPr>
        <w:t>10.882,19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84239">
        <w:rPr>
          <w:lang w:val="hr-HR"/>
        </w:rPr>
        <w:t>Kristijan Krilčić, Lipovac Majur, Lipovac Majur 14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84239">
        <w:rPr>
          <w:lang w:val="hr-HR"/>
        </w:rPr>
        <w:t>56443337033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84239">
        <w:rPr>
          <w:lang w:val="hr-HR"/>
        </w:rPr>
        <w:t>19. veljače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84239">
        <w:rPr>
          <w:lang w:val="hr-HR"/>
        </w:rPr>
        <w:t>19</w:t>
      </w:r>
      <w:r w:rsidR="0094317E">
        <w:rPr>
          <w:lang w:val="hr-HR"/>
        </w:rPr>
        <w:t>.</w:t>
      </w:r>
      <w:r w:rsidR="00684239">
        <w:rPr>
          <w:lang w:val="hr-HR"/>
        </w:rPr>
        <w:t>2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580" w:rsidR="00F42580">
      <w:r>
        <w:separator/>
      </w:r>
    </w:p>
  </w:endnote>
  <w:endnote w:id="0" w:type="continuationSeparator">
    <w:p w:rsidRDefault="00F42580" w:rsidR="00F42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580" w:rsidR="00F42580">
      <w:r>
        <w:separator/>
      </w:r>
    </w:p>
  </w:footnote>
  <w:footnote w:id="0" w:type="continuationSeparator">
    <w:p w:rsidRDefault="00F42580" w:rsidR="00F425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B49B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B4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9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9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9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9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B4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9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9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9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9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St-60/2016</izvorni_sadrzaj>
    <derivirana_varijabla naziv="DomainObject.Predmet.OznakaBroj_1">St-60/2016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KK jednostavno društvo s ograničenom odgovornošću za graditeljstvo, Lipovac Majur zastupanog po punomoćniku Kristijan Krilčić</izvorni_sadrzaj>
    <derivirana_varijabla naziv="DomainObject.Predmet.ProtustrankaFormated_1">  GRADNJA KK jednostavno društvo s ograničenom odgovornošću za graditeljstvo, Lipovac Majur zastupanog po punomoćniku Kristijan Krilčić</derivirana_varijabla>
  </DomainObject.Predmet.ProtustrankaFormated>
  <DomainObject.Predmet.ProtustrankaFormatedOIB>
    <izvorni_sadrzaj>  GRADNJA KK jednostavno društvo s ograničenom odgovornošću za graditeljstvo, Lipovac Majur, OIB 26530539035 zastupanog po punomoćniku Kristijan Krilčić</izvorni_sadrzaj>
    <derivirana_varijabla naziv="DomainObject.Predmet.ProtustrankaFormatedOIB_1">  GRADNJA KK jednostavno društvo s ograničenom odgovornošću za graditeljstvo, Lipovac Majur, OIB 26530539035 zastupanog po punomoćniku Kristijan Krilčić</derivirana_varijabla>
  </DomainObject.Predmet.ProtustrankaFormatedOIB>
  <DomainObject.Predmet.ProtustrankaFormatedWithAdress>
    <izvorni_sadrzaj> GRADNJA KK jednostavno društvo s ograničenom odgovornošću za graditeljstvo, Lipovac Majur, Lipovac Majur 14, 43500 Lipovac Majur zastupanog po punomoćniku Kristijan Krilčić</izvorni_sadrzaj>
    <derivirana_varijabla naziv="DomainObject.Predmet.ProtustrankaFormatedWithAdress_1"> GRADNJA KK jednostavno društvo s ograničenom odgovornošću za graditeljstvo, Lipovac Majur, Lipovac Majur 14, 43500 Lipovac Majur zastupanog po punomoćniku Kristijan Krilčić</derivirana_varijabla>
  </DomainObject.Predmet.ProtustrankaFormatedWithAdress>
  <DomainObject.Predmet.ProtustrankaFormatedWithAdressOIB>
    <izvorni_sadrzaj> GRADNJA KK jednostavno društvo s ograničenom odgovornošću za graditeljstvo, Lipovac Majur, OIB 26530539035, Lipovac Majur 14, 43500 Lipovac Majur zastupanog po punomoćniku Kristijan Krilčić</izvorni_sadrzaj>
    <derivirana_varijabla naziv="DomainObject.Predmet.ProtustrankaFormatedWithAdressOIB_1"> GRADNJA KK jednostavno društvo s ograničenom odgovornošću za graditeljstvo, Lipovac Majur, OIB 26530539035, Lipovac Majur 14, 43500 Lipovac Majur zastupanog po punomoćniku Kristijan Krilčić</derivirana_varijabla>
  </DomainObject.Predmet.ProtustrankaFormatedWithAdressOIB>
  <DomainObject.Predmet.ProtustrankaWithAdress>
    <izvorni_sadrzaj>GRADNJA KK jednostavno društvo s ograničenom odgovornošću za graditeljstvo, Lipovac Majur Lipovac Majur 14, 43500 Lipovac Majur</izvorni_sadrzaj>
    <derivirana_varijabla naziv="DomainObject.Predmet.ProtustrankaWithAdress_1">GRADNJA KK jednostavno društvo s ograničenom odgovornošću za graditeljstvo, Lipovac Majur Lipovac Majur 14, 43500 Lipovac Majur</derivirana_varijabla>
  </DomainObject.Predmet.ProtustrankaWithAdress>
  <DomainObject.Predmet.ProtustrankaWithAdressOIB>
    <izvorni_sadrzaj>GRADNJA KK jednostavno društvo s ograničenom odgovornošću za graditeljstvo, Lipovac Majur, OIB 26530539035, Lipovac Majur 14, 43500 Lipovac Majur</izvorni_sadrzaj>
    <derivirana_varijabla naziv="DomainObject.Predmet.ProtustrankaWithAdressOIB_1">GRADNJA KK jednostavno društvo s ograničenom odgovornošću za graditeljstvo, Lipovac Majur, OIB 26530539035, Lipovac Majur 14, 43500 Lipovac Majur</derivirana_varijabla>
  </DomainObject.Predmet.ProtustrankaWithAdressOIB>
  <DomainObject.Predmet.ProtustrankaNazivFormated>
    <izvorni_sadrzaj>GRADNJA KK jednostavno društvo s ograničenom odgovornošću za graditeljstvo, Lipovac Majur</izvorni_sadrzaj>
    <derivirana_varijabla naziv="DomainObject.Predmet.ProtustrankaNazivFormated_1">GRADNJA KK jednostavno društvo s ograničenom odgovornošću za graditeljstvo, Lipovac Majur</derivirana_varijabla>
  </DomainObject.Predmet.ProtustrankaNazivFormated>
  <DomainObject.Predmet.ProtustrankaNazivFormatedOIB>
    <izvorni_sadrzaj>GRADNJA KK jednostavno društvo s ograničenom odgovornošću za graditeljstvo, Lipovac Majur, OIB 26530539035</izvorni_sadrzaj>
    <derivirana_varijabla naziv="DomainObject.Predmet.ProtustrankaNazivFormatedOIB_1">GRADNJA KK jednostavno društvo s ograničenom odgovornošću za graditeljstvo, Lipovac Majur, OIB 26530539035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GRADNJA KK jednostavno društvo s ograničenom odgovornošću za graditeljstvo, Lipovac Majur zastupanog po punomoćniku Kristijan Krilčić</item>
    </izvorni_sadrzaj>
    <derivirana_varijabla naziv="DomainObject.Predmet.ProtuStrankaListFormated_1">
      <item>GRADNJA KK jednostavno društvo s ograničenom odgovornošću za graditeljstvo, Lipovac Majur zastupanog po punomoćniku Kristijan Krilčić</item>
    </derivirana_varijabla>
  </DomainObject.Predmet.ProtuStrankaListFormated>
  <DomainObject.Predmet.ProtuStrankaListFormatedOIB>
    <izvorni_sadrzaj>
      <item>GRADNJA KK jednostavno društvo s ograničenom odgovornošću za graditeljstvo, Lipovac Majur, OIB 26530539035 zastupanog po punomoćniku Kristijan Krilčić</item>
    </izvorni_sadrzaj>
    <derivirana_varijabla naziv="DomainObject.Predmet.ProtuStrankaListFormatedOIB_1">
      <item>GRADNJA KK jednostavno društvo s ograničenom odgovornošću za graditeljstvo, Lipovac Majur, OIB 26530539035 zastupanog po punomoćniku Kristijan Krilčić</item>
    </derivirana_varijabla>
  </DomainObject.Predmet.ProtuStrankaListFormatedOIB>
  <DomainObject.Predmet.ProtuStrankaListFormatedWithAdress>
    <izvorni_sadrzaj>
      <item>GRADNJA KK jednostavno društvo s ograničenom odgovornošću za graditeljstvo, Lipovac Majur, Lipovac Majur 14, 43500 Lipovac Majur zastupanog po punomoćniku Kristijan Krilčić</item>
    </izvorni_sadrzaj>
    <derivirana_varijabla naziv="DomainObject.Predmet.ProtuStrankaListFormatedWithAdress_1">
      <item>GRADNJA KK jednostavno društvo s ograničenom odgovornošću za graditeljstvo, Lipovac Majur, Lipovac Majur 14, 43500 Lipovac Majur zastupanog po punomoćniku Kristijan Krilčić</item>
    </derivirana_varijabla>
  </DomainObject.Predmet.ProtuStrankaListFormatedWithAdress>
  <DomainObject.Predmet.ProtuStrankaListFormatedWithAdressOIB>
    <izvorni_sadrzaj>
      <item>GRADNJA KK jednostavno društvo s ograničenom odgovornošću za graditeljstvo, Lipovac Majur, OIB 26530539035, Lipovac Majur 14, 43500 Lipovac Majur zastupanog po punomoćniku Kristijan Krilčić</item>
    </izvorni_sadrzaj>
    <derivirana_varijabla naziv="DomainObject.Predmet.ProtuStrankaListFormatedWithAdressOIB_1">
      <item>GRADNJA KK jednostavno društvo s ograničenom odgovornošću za graditeljstvo, Lipovac Majur, OIB 26530539035, Lipovac Majur 14, 43500 Lipovac Majur zastupanog po punomoćniku Kristijan Krilčić</item>
    </derivirana_varijabla>
  </DomainObject.Predmet.ProtuStrankaListFormatedWithAdressOIB>
  <DomainObject.Predmet.ProtuStrankaListNazivFormated>
    <izvorni_sadrzaj>
      <item>GRADNJA KK jednostavno društvo s ograničenom odgovornošću za graditeljstvo, Lipovac Majur</item>
    </izvorni_sadrzaj>
    <derivirana_varijabla naziv="DomainObject.Predmet.ProtuStrankaListNazivFormated_1">
      <item>GRADNJA KK jednostavno društvo s ograničenom odgovornošću za graditeljstvo, Lipovac Majur</item>
    </derivirana_varijabla>
  </DomainObject.Predmet.ProtuStrankaListNazivFormated>
  <DomainObject.Predmet.ProtuStrankaListNazivFormatedOIB>
    <izvorni_sadrzaj>
      <item>GRADNJA KK jednostavno društvo s ograničenom odgovornošću za graditeljstvo, Lipovac Majur, OIB 26530539035</item>
    </izvorni_sadrzaj>
    <derivirana_varijabla naziv="DomainObject.Predmet.ProtuStrankaListNazivFormatedOIB_1">
      <item>GRADNJA KK jednostavno društvo s ograničenom odgovornošću za graditeljstvo, Lipovac Majur, OIB 26530539035</item>
    </derivirana_varijabla>
  </DomainObject.Predmet.ProtuStrankaListNazivFormatedOIB>
  <DomainObject.Predmet.OstaliListFormated>
    <izvorni_sadrzaj>
      <item>Kristijan Krilčić punomoćnik sudionika u postupku GRADNJA KK jednostavno društvo s ograničenom odgovornošću za graditeljstvo, Lipovac Majur</item>
    </izvorni_sadrzaj>
    <derivirana_varijabla naziv="DomainObject.Predmet.OstaliListFormated_1">
      <item>Kristijan Krilčić punomoćnik sudionika u postupku GRADNJA KK jednostavno društvo s ograničenom odgovornošću za graditeljstvo, Lipovac Majur</item>
    </derivirana_varijabla>
  </DomainObject.Predmet.OstaliListFormated>
  <DomainObject.Predmet.OstaliListFormatedOIB>
    <izvorni_sadrzaj>
      <item>Kristijan Krilčić, OIB 56443337033 punomoćnik sudionika u postupku GRADNJA KK jednostavno društvo s ograničenom odgovornošću za graditeljstvo, Lipovac Majur</item>
    </izvorni_sadrzaj>
    <derivirana_varijabla naziv="DomainObject.Predmet.OstaliListFormatedOIB_1">
      <item>Kristijan Krilčić, OIB 56443337033 punomoćnik sudionika u postupku GRADNJA KK jednostavno društvo s ograničenom odgovornošću za graditeljstvo, Lipovac Majur</item>
    </derivirana_varijabla>
  </DomainObject.Predmet.OstaliListFormatedOIB>
  <DomainObject.Predmet.OstaliListFormatedWithAdress>
    <izvorni_sadrzaj>
      <item>Kristijan Krilčić, Lipovac Majur 14, 43500 Lipovac Majur punomoćnik sudionika u postupku GRADNJA KK jednostavno društvo s ograničenom odgovornošću za graditeljstvo, Lipovac Majur</item>
    </izvorni_sadrzaj>
    <derivirana_varijabla naziv="DomainObject.Predmet.OstaliListFormatedWithAdress_1">
      <item>Kristijan Krilčić, Lipovac Majur 14, 43500 Lipovac Majur punomoćnik sudionika u postupku GRADNJA KK jednostavno društvo s ograničenom odgovornošću za graditeljstvo, Lipovac Majur</item>
    </derivirana_varijabla>
  </DomainObject.Predmet.OstaliListFormatedWithAdress>
  <DomainObject.Predmet.OstaliListFormatedWithAdressOIB>
    <izvorni_sadrzaj>
      <item>Kristijan Krilčić, OIB 56443337033, Lipovac Majur 14, 43500 Lipovac Majur punomoćnik sudionika u postupku GRADNJA KK jednostavno društvo s ograničenom odgovornošću za graditeljstvo, Lipovac Majur</item>
    </izvorni_sadrzaj>
    <derivirana_varijabla naziv="DomainObject.Predmet.OstaliListFormatedWithAdressOIB_1">
      <item>Kristijan Krilčić, OIB 56443337033, Lipovac Majur 14, 43500 Lipovac Majur punomoćnik sudionika u postupku GRADNJA KK jednostavno društvo s ograničenom odgovornošću za graditeljstvo, Lipovac Majur</item>
    </derivirana_varijabla>
  </DomainObject.Predmet.OstaliListFormatedWithAdressOIB>
  <DomainObject.Predmet.OstaliListNazivFormated>
    <izvorni_sadrzaj>
      <item>Kristijan Krilčić</item>
    </izvorni_sadrzaj>
    <derivirana_varijabla naziv="DomainObject.Predmet.OstaliListNazivFormated_1">
      <item>Kristijan Krilčić</item>
    </derivirana_varijabla>
  </DomainObject.Predmet.OstaliListNazivFormated>
  <DomainObject.Predmet.OstaliListNazivFormatedOIB>
    <izvorni_sadrzaj>
      <item>Kristijan Krilčić, OIB 56443337033</item>
    </izvorni_sadrzaj>
    <derivirana_varijabla naziv="DomainObject.Predmet.OstaliListNazivFormatedOIB_1">
      <item>Kristijan Krilčić, OIB 56443337033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GRADNJA KK jednostavno društvo s ograničenom odgovornošću za graditeljstvo, Lipovac Majur</izvorni_sadrzaj>
    <derivirana_varijabla naziv="DomainObject.Predmet.ProtustrankaIDrugi_1">GRADNJA KK jednostavno društvo s ograničenom odgovornošću za graditeljstvo, Lipovac Majur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GRADNJA KK jednostavno društvo s ograničenom odgovornošću za graditeljstvo, Lipovac Majur, OIB 26530539035, Lipovac Majur 14, 43500 Lipovac Majur</izvorni_sadrzaj>
    <derivirana_varijabla naziv="DomainObject.Predmet.ProtustrankaIDrugiAdressOIB_1">GRADNJA KK jednostavno društvo s ograničenom odgovornošću za graditeljstvo, Lipovac Majur, OIB 26530539035, Lipovac Majur 14, 43500 Lipovac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GRADNJA KK jednostavno društvo s ograničenom odgovornošću za graditeljstvo, Lipovac Majur</item>
      <item>Kristijan Krilčić</item>
    </izvorni_sadrzaj>
    <derivirana_varijabla naziv="DomainObject.Predmet.SudioniciListNaziv_1">
      <item>FINA, RC ZAGREB, Podružnica Bjelovar</item>
      <item>GRADNJA KK jednostavno društvo s ograničenom odgovornošću za graditeljstvo, Lipovac Majur</item>
      <item>Kristijan Krilčić</item>
    </derivirana_varijabla>
  </DomainObject.Predmet.SudioniciListNaziv>
  <DomainObject.Predmet.SudioniciListAdressOIB>
    <izvorni_sadrzaj>
      <item>FINA, RC ZAGREB, Podružnica Bjelovar, OIB 85821130368, F. Supila 4,43000 Bjelovar</item>
      <item>GRADNJA KK jednostavno društvo s ograničenom odgovornošću za graditeljstvo, Lipovac Majur, OIB 26530539035, Lipovac Majur 14,43500 Lipovac Majur</item>
      <item>Kristijan Krilčić, OIB 56443337033, Lipovac Majur 14,43500 Lipovac Majur</item>
    </izvorni_sadrzaj>
    <derivirana_varijabla naziv="DomainObject.Predmet.SudioniciListAdressOIB_1">
      <item>FINA, RC ZAGREB, Podružnica Bjelovar, OIB 85821130368, F. Supila 4,43000 Bjelovar</item>
      <item>GRADNJA KK jednostavno društvo s ograničenom odgovornošću za graditeljstvo, Lipovac Majur, OIB 26530539035, Lipovac Majur 14,43500 Lipovac Majur</item>
      <item>Kristijan Krilčić, OIB 56443337033, Lipovac Majur 14,43500 Lipovac Majur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26530539035</item>
      <item>, OIB 56443337033</item>
    </izvorni_sadrzaj>
    <derivirana_varijabla naziv="DomainObject.Predmet.SudioniciListNazivOIB_1">
      <item>, OIB 85821130368</item>
      <item>, OIB 26530539035</item>
      <item>, OIB 56443337033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1720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2016-02-19T12:42:00Z</dcterms:created>
  <dc:creator>553y7k3</dc:creator>
  <cp:lastModifiedBy>Željka Vitez</cp:lastModifiedBy>
  <cp:lastPrinted>2016-02-19T12:42:00Z</cp:lastPrinted>
  <dcterms:modified xmlns:xsi="http://www.w3.org/2001/XMLSchema-instance" xsi:type="dcterms:W3CDTF">2016-02-19T12:43:00Z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