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17a3" w14:paraId="3a917a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71B37">
        <w:t>163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820AB">
        <w:t>LA BRIJN d.o.o. Biograd Na Moru, Put Kumenta 3, Biograd Na Moru,</w:t>
      </w:r>
      <w:r w:rsidR="00E31771">
        <w:t xml:space="preserve"> </w:t>
      </w:r>
      <w:r w:rsidR="00A54C72" w:rsidRPr="00FF7529">
        <w:t>OIB:</w:t>
      </w:r>
      <w:r w:rsidR="00C820AB">
        <w:t>57581819713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820AB">
        <w:t>04</w:t>
      </w:r>
      <w:r w:rsidR="005F7C4D">
        <w:t>. veljače</w:t>
      </w:r>
      <w:r w:rsidR="00634718">
        <w:t xml:space="preserve"> 2016</w:t>
      </w:r>
      <w:r w:rsidRPr="00FC1537">
        <w:t>.</w:t>
      </w:r>
      <w:r>
        <w:t xml:space="preserve">, </w:t>
      </w:r>
      <w:r w:rsidR="005F7C4D">
        <w:t>2</w:t>
      </w:r>
      <w:r w:rsidR="005023D4">
        <w:t>6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820AB">
        <w:t xml:space="preserve">LA BRIJN d.o.o. Biograd Na Moru, Put Kumenta 3, Biograd Na Moru, </w:t>
      </w:r>
      <w:r w:rsidR="00C820AB" w:rsidRPr="00FF7529">
        <w:t>OIB:</w:t>
      </w:r>
      <w:r w:rsidR="00C820AB">
        <w:t>57581819713</w:t>
      </w:r>
      <w:r w:rsidR="005F7C4D">
        <w:t xml:space="preserve"> </w:t>
      </w:r>
      <w:r>
        <w:t xml:space="preserve">na temelju neizvršenih osnova za plaćanje iznosi </w:t>
      </w:r>
      <w:r w:rsidR="00C820AB">
        <w:t>1.823,33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820AB">
        <w:t>ju</w:t>
      </w:r>
      <w:r w:rsidRPr="00FC1537">
        <w:t xml:space="preserve"> se </w:t>
      </w:r>
      <w:r w:rsidR="007B0F30">
        <w:t>osob</w:t>
      </w:r>
      <w:r w:rsidR="00C820AB">
        <w:t>e</w:t>
      </w:r>
      <w:r w:rsidR="007B0F30">
        <w:t xml:space="preserve"> ovlašten</w:t>
      </w:r>
      <w:r w:rsidR="00C820AB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C820AB">
        <w:t>Josephus Adrianus Maria Ten Velden, Nizozemska, 6071 Swalmen, Bosstraat 101 a Woonadres i Yvone La Brijn</w:t>
      </w:r>
      <w:r w:rsidR="005F7C4D">
        <w:t>,</w:t>
      </w:r>
      <w:r w:rsidR="00C820AB">
        <w:t xml:space="preserve"> Nizozemska, 6071 Swalmen, Bosstraat 101 a Woonadres,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C820AB">
        <w:t>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</w:t>
      </w:r>
      <w:r w:rsidR="00F4599F">
        <w:t>2</w:t>
      </w:r>
      <w:r w:rsidR="00A30CC8">
        <w:t>1-</w:t>
      </w:r>
      <w:r w:rsidR="00571B37">
        <w:t>163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023D4">
        <w:t>26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023D4" w:rsidP="005023D4" w:rsidR="005023D4">
      <w:r>
        <w:t>Za točnost otpravka – ovlaštena službenica                                                 Sutkinja</w:t>
      </w:r>
    </w:p>
    <w:p w:rsidRDefault="005023D4" w:rsidP="005023D4" w:rsidR="005023D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0172B">
      <w:rPr>
        <w:noProof/>
      </w:rPr>
      <w:t>2</w:t>
    </w:r>
    <w:r>
      <w:fldChar w:fldCharType="end"/>
    </w:r>
  </w:p>
  <w:p w:rsidRDefault="0030172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0172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71B37">
      <w:t>163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172B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820AB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C291A"/>
    <w:rsid w:val="00EF524A"/>
    <w:rsid w:val="00F2052F"/>
    <w:rsid w:val="00F4599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BRIJN društvo s ograničenom odgovornošću za usluge</izvorni_sadrzaj>
    <derivirana_varijabla naziv="DomainObject.Predmet.ProtustrankaFormated_1">  LA BRIJN društvo s ograničenom odgovornošću za usluge</derivirana_varijabla>
  </DomainObject.Predmet.ProtustrankaFormated>
  <DomainObject.Predmet.ProtustrankaFormatedOIB>
    <izvorni_sadrzaj>  LA BRIJN društvo s ograničenom odgovornošću za usluge, OIB 57581819713</izvorni_sadrzaj>
    <derivirana_varijabla naziv="DomainObject.Predmet.ProtustrankaFormatedOIB_1">  LA BRIJN društvo s ograničenom odgovornošću za usluge, OIB 57581819713</derivirana_varijabla>
  </DomainObject.Predmet.ProtustrankaFormatedOIB>
  <DomainObject.Predmet.ProtustrankaFormatedWithAdress>
    <izvorni_sadrzaj> LA BRIJN društvo s ograničenom odgovornošću za usluge, Put Kumenta 3, 23210 Biograd Na Moru</izvorni_sadrzaj>
    <derivirana_varijabla naziv="DomainObject.Predmet.ProtustrankaFormatedWithAdress_1"> LA BRIJN društvo s ograničenom odgovornošću za usluge, Put Kumenta 3, 23210 Biograd Na Moru</derivirana_varijabla>
  </DomainObject.Predmet.ProtustrankaFormatedWithAdress>
  <DomainObject.Predmet.ProtustrankaFormatedWithAdressOIB>
    <izvorni_sadrzaj> LA BRIJN društvo s ograničenom odgovornošću za usluge, OIB 57581819713, Put Kumenta 3, 23210 Biograd Na Moru</izvorni_sadrzaj>
    <derivirana_varijabla naziv="DomainObject.Predmet.ProtustrankaFormatedWithAdressOIB_1"> LA BRIJN društvo s ograničenom odgovornošću za usluge, OIB 57581819713, Put Kumenta 3, 23210 Biograd Na Moru</derivirana_varijabla>
  </DomainObject.Predmet.ProtustrankaFormatedWithAdressOIB>
  <DomainObject.Predmet.ProtustrankaWithAdress>
    <izvorni_sadrzaj>LA BRIJN društvo s ograničenom odgovornošću za usluge Put Kumenta 3, 23210 Biograd Na Moru</izvorni_sadrzaj>
    <derivirana_varijabla naziv="DomainObject.Predmet.ProtustrankaWithAdress_1">LA BRIJN društvo s ograničenom odgovornošću za usluge Put Kumenta 3, 23210 Biograd Na Moru</derivirana_varijabla>
  </DomainObject.Predmet.ProtustrankaWithAdress>
  <DomainObject.Predmet.ProtustrankaWithAdressOIB>
    <izvorni_sadrzaj>LA BRIJN društvo s ograničenom odgovornošću za usluge, OIB 57581819713, Put Kumenta 3, 23210 Biograd Na Moru</izvorni_sadrzaj>
    <derivirana_varijabla naziv="DomainObject.Predmet.ProtustrankaWithAdressOIB_1">LA BRIJN društvo s ograničenom odgovornošću za usluge, OIB 57581819713, Put Kumenta 3, 23210 Biograd Na Moru</derivirana_varijabla>
  </DomainObject.Predmet.ProtustrankaWithAdressOIB>
  <DomainObject.Predmet.ProtustrankaNazivFormated>
    <izvorni_sadrzaj>LA BRIJN društvo s ograničenom odgovornošću za usluge</izvorni_sadrzaj>
    <derivirana_varijabla naziv="DomainObject.Predmet.ProtustrankaNazivFormated_1">LA BRIJN društvo s ograničenom odgovornošću za usluge</derivirana_varijabla>
  </DomainObject.Predmet.ProtustrankaNazivFormated>
  <DomainObject.Predmet.ProtustrankaNazivFormatedOIB>
    <izvorni_sadrzaj>LA BRIJN društvo s ograničenom odgovornošću za usluge, OIB 57581819713</izvorni_sadrzaj>
    <derivirana_varijabla naziv="DomainObject.Predmet.ProtustrankaNazivFormatedOIB_1">LA BRIJN društvo s ograničenom odgovornošću za usluge, OIB 57581819713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1823.33</izvorni_sadrzaj>
    <derivirana_varijabla naziv="DomainObject.Predmet.TrenutnaVrijednost_1">1823.33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BRIJN društvo s ograničenom odgovornošću za usluge</item>
    </izvorni_sadrzaj>
    <derivirana_varijabla naziv="DomainObject.Predmet.ProtuStrankaListFormated_1">
      <item>LA BRIJN društvo s ograničenom odgovornošću za usluge</item>
    </derivirana_varijabla>
  </DomainObject.Predmet.ProtuStrankaListFormated>
  <DomainObject.Predmet.ProtuStrankaListFormatedOIB>
    <izvorni_sadrzaj>
      <item>LA BRIJN društvo s ograničenom odgovornošću za usluge, OIB 57581819713</item>
    </izvorni_sadrzaj>
    <derivirana_varijabla naziv="DomainObject.Predmet.ProtuStrankaListFormatedOIB_1">
      <item>LA BRIJN društvo s ograničenom odgovornošću za usluge, OIB 57581819713</item>
    </derivirana_varijabla>
  </DomainObject.Predmet.ProtuStrankaListFormatedOIB>
  <DomainObject.Predmet.ProtuStrankaListFormatedWithAdress>
    <izvorni_sadrzaj>
      <item>LA BRIJN društvo s ograničenom odgovornošću za usluge, Put Kumenta 3, 23210 Biograd Na Moru</item>
    </izvorni_sadrzaj>
    <derivirana_varijabla naziv="DomainObject.Predmet.ProtuStrankaListFormatedWithAdress_1">
      <item>LA BRIJN društvo s ograničenom odgovornošću za usluge, Put Kumenta 3, 23210 Biograd Na Moru</item>
    </derivirana_varijabla>
  </DomainObject.Predmet.ProtuStrankaListFormatedWithAdress>
  <DomainObject.Predmet.ProtuStrankaListFormatedWithAdressOIB>
    <izvorni_sadrzaj>
      <item>LA BRIJN društvo s ograničenom odgovornošću za usluge, OIB 57581819713, Put Kumenta 3, 23210 Biograd Na Moru</item>
    </izvorni_sadrzaj>
    <derivirana_varijabla naziv="DomainObject.Predmet.ProtuStrankaListFormatedWithAdressOIB_1">
      <item>LA BRIJN društvo s ograničenom odgovornošću za usluge, OIB 57581819713, Put Kumenta 3, 23210 Biograd Na Moru</item>
    </derivirana_varijabla>
  </DomainObject.Predmet.ProtuStrankaListFormatedWithAdressOIB>
  <DomainObject.Predmet.ProtuStrankaListNazivFormated>
    <izvorni_sadrzaj>
      <item>LA BRIJN društvo s ograničenom odgovornošću za usluge</item>
    </izvorni_sadrzaj>
    <derivirana_varijabla naziv="DomainObject.Predmet.ProtuStrankaListNazivFormated_1">
      <item>LA BRIJN društvo s ograničenom odgovornošću za usluge</item>
    </derivirana_varijabla>
  </DomainObject.Predmet.ProtuStrankaListNazivFormated>
  <DomainObject.Predmet.ProtuStrankaListNazivFormatedOIB>
    <izvorni_sadrzaj>
      <item>LA BRIJN društvo s ograničenom odgovornošću za usluge, OIB 57581819713</item>
    </izvorni_sadrzaj>
    <derivirana_varijabla naziv="DomainObject.Predmet.ProtuStrankaListNazivFormatedOIB_1">
      <item>LA BRIJN društvo s ograničenom odgovornošću za usluge, OIB 57581819713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BRIJN društvo s ograničenom odgovornošću za usluge</izvorni_sadrzaj>
    <derivirana_varijabla naziv="DomainObject.Predmet.ProtustrankaIDrugi_1">LA BRIJN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 BRIJN društvo s ograničenom odgovornošću za usluge, OIB 57581819713, Put Kumenta 3, 23210 Biograd Na Moru</izvorni_sadrzaj>
    <derivirana_varijabla naziv="DomainObject.Predmet.ProtustrankaIDrugiAdressOIB_1">LA BRIJN društvo s ograničenom odgovornošću za usluge, OIB 57581819713,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BRIJN društvo s ograničenom odgovornošću za usluge</item>
    </izvorni_sadrzaj>
    <derivirana_varijabla naziv="DomainObject.Predmet.SudioniciListNaziv_1">
      <item>Financijska agencija</item>
      <item>LA BRIJN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LA BRIJN društvo s ograničenom odgovornošću za usluge, OIB 57581819713, Put Kumenta 3,23210 Biograd Na Moru</item>
    </izvorni_sadrzaj>
    <derivirana_varijabla naziv="DomainObject.Predmet.SudioniciListAdressOIB_1">
      <item>Financijska agencija, OIB 85821130368, Ivana Danila 4,23000 Zadar</item>
      <item>LA BRIJN društvo s ograničenom odgovornošću za usluge, OIB 57581819713, Put Kumenta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57581819713</item>
    </izvorni_sadrzaj>
    <derivirana_varijabla naziv="DomainObject.Predmet.SudioniciListNazivOIB_1">
      <item>, OIB 85821130368</item>
      <item>, OIB 57581819713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2212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2016-02-26T08:55:00Z</dcterms:created>
  <dc:creator>Tina Grgas</dc:creator>
  <cp:lastModifiedBy>Martina Kalmeta</cp:lastModifiedBy>
  <cp:lastPrinted>2016-02-26T08:43:00Z</cp:lastPrinted>
  <dcterms:modified xmlns:xsi="http://www.w3.org/2001/XMLSchema-instance" xsi:type="dcterms:W3CDTF">2016-02-26T09:02:00Z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