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2b01" w14:paraId="5d72b01" w:rsidRDefault="00C04FA2" w:rsidP="00C04FA2" w:rsidR="00C04F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FA2" w:rsidP="00C04FA2" w:rsidR="00C04F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04FA2" w:rsidP="00C04FA2" w:rsidR="00C04F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04FA2" w:rsidP="00C04FA2" w:rsidR="00C04F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04FA2" w:rsidP="00C04FA2" w:rsidR="00C04F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04FA2" w:rsidP="00C04FA2" w:rsidR="00C04F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04FA2" w:rsidP="00C04FA2" w:rsidR="00C04FA2" w:rsidRPr="005D578C">
      <w:pPr>
        <w:jc w:val="center"/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04FA2" w:rsidP="00C04FA2" w:rsidR="00C04FA2" w:rsidRPr="005D578C">
      <w:pPr>
        <w:rPr>
          <w:rFonts w:cs="Times New Roman" w:eastAsia="Times New Roman"/>
          <w:szCs w:val="24"/>
        </w:rPr>
      </w:pPr>
    </w:p>
    <w:p w:rsidRDefault="00C04FA2" w:rsidP="00C04FA2" w:rsidR="00C04F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3C5D52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3C5D52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LONČAR INŽENJERING d. o. o. Poreč, Motovunska 31, OIB 46900800252, MBS 040208562,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8800D1">
        <w:rPr>
          <w:rFonts w:cs="Times New Roman" w:eastAsia="Times New Roman"/>
          <w:szCs w:val="24"/>
        </w:rPr>
        <w:t>15</w:t>
      </w:r>
      <w:r w:rsidR="003C5D52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C04FA2" w:rsidP="00C04FA2" w:rsidR="00C04FA2" w:rsidRPr="005D578C">
      <w:pPr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04FA2" w:rsidP="00C04FA2" w:rsidR="00C04FA2" w:rsidRPr="005D578C">
      <w:pPr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LONČAR INŽENJERING d. o. o. Poreč, Motovunska 31, OIB 46900800252, MBS 040208562,</w:t>
      </w:r>
      <w:r w:rsidRPr="005D578C">
        <w:rPr>
          <w:rFonts w:cs="Times New Roman" w:eastAsia="Times New Roman"/>
          <w:szCs w:val="24"/>
        </w:rPr>
        <w:t xml:space="preserve"> s danom </w:t>
      </w:r>
      <w:r w:rsidR="00412167">
        <w:rPr>
          <w:rFonts w:cs="Times New Roman" w:eastAsia="Times New Roman"/>
          <w:szCs w:val="24"/>
        </w:rPr>
        <w:t>16</w:t>
      </w:r>
      <w:r w:rsidR="003C5D52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3C5D52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C04FA2" w:rsidP="00C04FA2" w:rsidR="00C04FA2" w:rsidRPr="005D578C">
      <w:pPr>
        <w:rPr>
          <w:rFonts w:cs="Times New Roman" w:eastAsia="Times New Roman"/>
          <w:szCs w:val="24"/>
        </w:rPr>
      </w:pPr>
    </w:p>
    <w:p w:rsidRDefault="00C04FA2" w:rsidP="00C04FA2" w:rsidR="00C04FA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3C5D52">
        <w:rPr>
          <w:rFonts w:cs="Times New Roman" w:eastAsia="Times New Roman"/>
          <w:szCs w:val="20"/>
        </w:rPr>
        <w:t xml:space="preserve">Radijana Trobonjača iz Opatije, M. Tita 49, OIB 48908522234. </w:t>
      </w:r>
    </w:p>
    <w:p w:rsidRDefault="00C04FA2" w:rsidP="00C04FA2" w:rsidR="00C04FA2">
      <w:pPr>
        <w:ind w:firstLine="708"/>
        <w:rPr>
          <w:rFonts w:cs="Times New Roman" w:eastAsia="Times New Roman"/>
          <w:szCs w:val="20"/>
        </w:rPr>
      </w:pPr>
    </w:p>
    <w:p w:rsidRDefault="00C04FA2" w:rsidP="00C04FA2" w:rsidR="00C04F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LONČAR INŽENJERING d. o. o. Poreč, Motovunska 31, OIB 46900800252, MBS 040208562.</w:t>
      </w:r>
    </w:p>
    <w:p w:rsidRDefault="00C04FA2" w:rsidP="00C04FA2" w:rsidR="00C04FA2">
      <w:pPr>
        <w:rPr>
          <w:rFonts w:cs="Times New Roman" w:eastAsia="Times New Roman"/>
          <w:szCs w:val="24"/>
        </w:rPr>
      </w:pPr>
    </w:p>
    <w:p w:rsidRDefault="00C04FA2" w:rsidP="00C04FA2" w:rsidR="00C04F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LONČAR INŽENJERING d. o. o. Poreč, Motovunska 31, OIB 46900800252, MBS 040208562.</w:t>
      </w:r>
    </w:p>
    <w:p w:rsidRDefault="00C04FA2" w:rsidP="00C04FA2" w:rsidR="00C04FA2">
      <w:pPr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04FA2" w:rsidP="00C04FA2" w:rsidR="00C04FA2">
      <w:pPr>
        <w:ind w:firstLine="708"/>
        <w:rPr>
          <w:rFonts w:cs="Times New Roman" w:eastAsia="Times New Roman"/>
          <w:szCs w:val="24"/>
        </w:rPr>
      </w:pPr>
    </w:p>
    <w:p w:rsidRDefault="00C04FA2" w:rsidP="00C04FA2" w:rsidR="00C04F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LONČAR INŽENJERING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St-605/2015-3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04FA2" w:rsidP="00C04FA2" w:rsidR="00C04F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04FA2" w:rsidP="00C04FA2" w:rsidR="00C04FA2" w:rsidRPr="005D578C">
      <w:pPr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800D1">
        <w:rPr>
          <w:rFonts w:cs="Times New Roman" w:eastAsia="Times New Roman"/>
          <w:szCs w:val="24"/>
        </w:rPr>
        <w:t>15</w:t>
      </w:r>
      <w:r w:rsidR="003C5D52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04FA2" w:rsidP="00C04FA2" w:rsidR="00C04FA2" w:rsidRPr="005D578C">
      <w:pPr>
        <w:jc w:val="center"/>
        <w:rPr>
          <w:rFonts w:cs="Times New Roman" w:eastAsia="Times New Roman"/>
          <w:szCs w:val="24"/>
        </w:rPr>
      </w:pPr>
    </w:p>
    <w:p w:rsidRDefault="003C5D52" w:rsidP="00C04FA2" w:rsidR="00C04FA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800D1" w:rsidP="008800D1" w:rsidR="00C04FA2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3C5D52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C04FA2" w:rsidP="00C04FA2" w:rsidR="00C04FA2">
      <w:pPr>
        <w:jc w:val="left"/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jc w:val="left"/>
        <w:rPr>
          <w:rFonts w:cs="Times New Roman" w:eastAsia="Times New Roman"/>
          <w:szCs w:val="24"/>
        </w:rPr>
      </w:pPr>
    </w:p>
    <w:p w:rsidRDefault="003C5D52" w:rsidP="003C5D52" w:rsidR="003C5D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C5D52" w:rsidP="003C5D52" w:rsidR="003C5D5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C5D52" w:rsidP="003C5D52" w:rsidR="003C5D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04FA2" w:rsidP="00C04FA2" w:rsidR="00C04FA2">
      <w:pPr>
        <w:rPr>
          <w:rFonts w:cs="Times New Roman" w:eastAsia="Times New Roman"/>
          <w:szCs w:val="24"/>
        </w:rPr>
      </w:pPr>
    </w:p>
    <w:p w:rsidRDefault="00F12700" w:rsidP="00C04FA2" w:rsidR="00F12700" w:rsidRPr="005D578C">
      <w:pPr>
        <w:rPr>
          <w:rFonts w:cs="Times New Roman" w:eastAsia="Times New Roman"/>
          <w:szCs w:val="24"/>
        </w:rPr>
      </w:pPr>
    </w:p>
    <w:p w:rsidRDefault="00C04FA2" w:rsidP="00C04FA2" w:rsidR="00C04F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LONČAR INŽENJERING d. o. o. Poreč, Motovunska 31, 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Ilija Lončar, Poreč, Motovunska 31, </w:t>
      </w:r>
    </w:p>
    <w:p w:rsidRDefault="00C04FA2" w:rsidP="00C04FA2" w:rsidR="00C04F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04FA2" w:rsidP="00C04FA2" w:rsidR="00C04FA2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3C5D52">
        <w:rPr>
          <w:rFonts w:cs="Times New Roman" w:eastAsia="Times New Roman"/>
          <w:szCs w:val="20"/>
        </w:rPr>
        <w:t>Radijana Trobonjača, Opatija, M. Tita 49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04FA2" w:rsidP="00C04FA2" w:rsidR="00C04F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04FA2" w:rsidP="00C04FA2" w:rsidR="00C04FA2"/>
    <w:p w:rsidRDefault="00C04FA2" w:rsidP="00C04FA2" w:rsidR="00C04FA2"/>
    <w:p w:rsidRDefault="0083585A" w:rsidR="00387208"/>
    <w:sectPr w:rsidSect="00E31E29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FA2" w:rsidP="00C04FA2" w:rsidR="00C04FA2">
      <w:r>
        <w:separator/>
      </w:r>
    </w:p>
  </w:endnote>
  <w:endnote w:id="0" w:type="continuationSeparator">
    <w:p w:rsidRDefault="00C04FA2" w:rsidP="00C04FA2" w:rsidR="00C04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4B" w:rsidR="00D766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4B" w:rsidR="00D766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4B" w:rsidR="00D766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FA2" w:rsidP="00C04FA2" w:rsidR="00C04FA2">
      <w:r>
        <w:separator/>
      </w:r>
    </w:p>
  </w:footnote>
  <w:footnote w:id="0" w:type="continuationSeparator">
    <w:p w:rsidRDefault="00C04FA2" w:rsidP="00C04FA2" w:rsidR="00C04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4B" w:rsidR="00D76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FA2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58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7664B">
      <w:rPr>
        <w:szCs w:val="24"/>
      </w:rPr>
      <w:t>2</w:t>
    </w:r>
    <w:r>
      <w:rPr>
        <w:szCs w:val="24"/>
      </w:rPr>
      <w:t xml:space="preserve"> St-605/2015-</w:t>
    </w:r>
    <w:r w:rsidR="003C5D52">
      <w:rPr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4B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3C5D52">
      <w:rPr>
        <w:szCs w:val="24"/>
      </w:rPr>
      <w:t xml:space="preserve"> St-605/2015-5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910"/>
    <w:rsid w:val="003C5D52"/>
    <w:rsid w:val="00412167"/>
    <w:rsid w:val="00477910"/>
    <w:rsid w:val="0075528E"/>
    <w:rsid w:val="0079403F"/>
    <w:rsid w:val="0083585A"/>
    <w:rsid w:val="008800D1"/>
    <w:rsid w:val="00C04FA2"/>
    <w:rsid w:val="00D7664B"/>
    <w:rsid w:val="00F1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4F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4F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04F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4F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4F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4F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F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8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58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58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58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4F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4F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04F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4F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4F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4F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F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58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58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58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LONČAR INŽENJERING d.o.o. POREČ</izvorni_sadrzaj>
    <derivirana_varijabla naziv="DomainObject.Predmet.ProtustrankaFormated_1">  LONČAR INŽENJERING d.o.o. POREČ</derivirana_varijabla>
  </DomainObject.Predmet.ProtustrankaFormated>
  <DomainObject.Predmet.ProtustrankaFormatedOIB>
    <izvorni_sadrzaj>  LONČAR INŽENJERING d.o.o. POREČ, OIB 46900800252</izvorni_sadrzaj>
    <derivirana_varijabla naziv="DomainObject.Predmet.ProtustrankaFormatedOIB_1">  LONČAR INŽENJERING d.o.o. POREČ, OIB 46900800252</derivirana_varijabla>
  </DomainObject.Predmet.ProtustrankaFormatedOIB>
  <DomainObject.Predmet.ProtustrankaFormatedWithAdress>
    <izvorni_sadrzaj> LONČAR INŽENJERING d.o.o. POREČ, Motovunska 31, 52440 Poreč</izvorni_sadrzaj>
    <derivirana_varijabla naziv="DomainObject.Predmet.ProtustrankaFormatedWithAdress_1"> LONČAR INŽENJERING d.o.o. POREČ, Motovunska 31, 52440 Poreč</derivirana_varijabla>
  </DomainObject.Predmet.ProtustrankaFormatedWithAdress>
  <DomainObject.Predmet.ProtustrankaFormatedWithAdressOIB>
    <izvorni_sadrzaj> LONČAR INŽENJERING d.o.o. POREČ, OIB 46900800252, Motovunska 31, 52440 Poreč</izvorni_sadrzaj>
    <derivirana_varijabla naziv="DomainObject.Predmet.ProtustrankaFormatedWithAdressOIB_1"> LONČAR INŽENJERING d.o.o. POREČ, OIB 46900800252, Motovunska 31, 52440 Poreč</derivirana_varijabla>
  </DomainObject.Predmet.ProtustrankaFormatedWithAdressOIB>
  <DomainObject.Predmet.ProtustrankaWithAdress>
    <izvorni_sadrzaj>LONČAR INŽENJERING d.o.o. POREČ Motovunska 31, 52440 Poreč</izvorni_sadrzaj>
    <derivirana_varijabla naziv="DomainObject.Predmet.ProtustrankaWithAdress_1">LONČAR INŽENJERING d.o.o. POREČ Motovunska 31, 52440 Poreč</derivirana_varijabla>
  </DomainObject.Predmet.ProtustrankaWithAdress>
  <DomainObject.Predmet.ProtustrankaWithAdressOIB>
    <izvorni_sadrzaj>LONČAR INŽENJERING d.o.o. POREČ, OIB 46900800252, Motovunska 31, 52440 Poreč</izvorni_sadrzaj>
    <derivirana_varijabla naziv="DomainObject.Predmet.ProtustrankaWithAdressOIB_1">LONČAR INŽENJERING d.o.o. POREČ, OIB 46900800252, Motovunska 31, 52440 Poreč</derivirana_varijabla>
  </DomainObject.Predmet.ProtustrankaWithAdressOIB>
  <DomainObject.Predmet.ProtustrankaNazivFormated>
    <izvorni_sadrzaj>LONČAR INŽENJERING d.o.o. POREČ</izvorni_sadrzaj>
    <derivirana_varijabla naziv="DomainObject.Predmet.ProtustrankaNazivFormated_1">LONČAR INŽENJERING d.o.o. POREČ</derivirana_varijabla>
  </DomainObject.Predmet.ProtustrankaNazivFormated>
  <DomainObject.Predmet.ProtustrankaNazivFormatedOIB>
    <izvorni_sadrzaj>LONČAR INŽENJERING d.o.o. POREČ, OIB 46900800252</izvorni_sadrzaj>
    <derivirana_varijabla naziv="DomainObject.Predmet.ProtustrankaNazivFormatedOIB_1">LONČAR INŽENJERING d.o.o. POREČ, OIB 46900800252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88551.54</izvorni_sadrzaj>
    <derivirana_varijabla naziv="DomainObject.Predmet.TrenutnaVrijednost_1">88551.54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LONČAR INŽENJERING d.o.o. POREČ</item>
    </izvorni_sadrzaj>
    <derivirana_varijabla naziv="DomainObject.Predmet.ProtuStrankaListFormated_1">
      <item>LONČAR INŽENJERING d.o.o. POREČ</item>
    </derivirana_varijabla>
  </DomainObject.Predmet.ProtuStrankaListFormated>
  <DomainObject.Predmet.ProtuStrankaListFormatedOIB>
    <izvorni_sadrzaj>
      <item>LONČAR INŽENJERING d.o.o. POREČ, OIB 46900800252</item>
    </izvorni_sadrzaj>
    <derivirana_varijabla naziv="DomainObject.Predmet.ProtuStrankaListFormatedOIB_1">
      <item>LONČAR INŽENJERING d.o.o. POREČ, OIB 46900800252</item>
    </derivirana_varijabla>
  </DomainObject.Predmet.ProtuStrankaListFormatedOIB>
  <DomainObject.Predmet.ProtuStrankaListFormatedWithAdress>
    <izvorni_sadrzaj>
      <item>LONČAR INŽENJERING d.o.o. POREČ, Motovunska 31, 52440 Poreč</item>
    </izvorni_sadrzaj>
    <derivirana_varijabla naziv="DomainObject.Predmet.ProtuStrankaListFormatedWithAdress_1">
      <item>LONČAR INŽENJERING d.o.o. POREČ, Motovunska 31, 52440 Poreč</item>
    </derivirana_varijabla>
  </DomainObject.Predmet.ProtuStrankaListFormatedWithAdress>
  <DomainObject.Predmet.ProtuStrankaListFormatedWithAdressOIB>
    <izvorni_sadrzaj>
      <item>LONČAR INŽENJERING d.o.o. POREČ, OIB 46900800252, Motovunska 31, 52440 Poreč</item>
    </izvorni_sadrzaj>
    <derivirana_varijabla naziv="DomainObject.Predmet.ProtuStrankaListFormatedWithAdressOIB_1">
      <item>LONČAR INŽENJERING d.o.o. POREČ, OIB 46900800252, Motovunska 31, 52440 Poreč</item>
    </derivirana_varijabla>
  </DomainObject.Predmet.ProtuStrankaListFormatedWithAdressOIB>
  <DomainObject.Predmet.ProtuStrankaListNazivFormated>
    <izvorni_sadrzaj>
      <item>LONČAR INŽENJERING d.o.o. POREČ</item>
    </izvorni_sadrzaj>
    <derivirana_varijabla naziv="DomainObject.Predmet.ProtuStrankaListNazivFormated_1">
      <item>LONČAR INŽENJERING d.o.o. POREČ</item>
    </derivirana_varijabla>
  </DomainObject.Predmet.ProtuStrankaListNazivFormated>
  <DomainObject.Predmet.ProtuStrankaListNazivFormatedOIB>
    <izvorni_sadrzaj>
      <item>LONČAR INŽENJERING d.o.o. POREČ, OIB 46900800252</item>
    </izvorni_sadrzaj>
    <derivirana_varijabla naziv="DomainObject.Predmet.ProtuStrankaListNazivFormatedOIB_1">
      <item>LONČAR INŽENJERING d.o.o. POREČ, OIB 46900800252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LONČAR INŽENJERING d.o.o. POREČ</izvorni_sadrzaj>
    <derivirana_varijabla naziv="DomainObject.Predmet.ProtustrankaIDrugi_1">LONČAR INŽENJERING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LONČAR INŽENJERING d.o.o. POREČ, OIB 46900800252, Motovunska 31, 52440 Poreč</izvorni_sadrzaj>
    <derivirana_varijabla naziv="DomainObject.Predmet.ProtustrankaIDrugiAdressOIB_1">LONČAR INŽENJERING d.o.o. POREČ, OIB 46900800252, Motovunska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LONČAR INŽENJERING d.o.o. POREČ</item>
    </izvorni_sadrzaj>
    <derivirana_varijabla naziv="DomainObject.Predmet.SudioniciListNaziv_1">
      <item>FINANCIJSKA AGENCIJA, RC RIJEKA, PODRUŽNICA PULA, PULA</item>
      <item>LONČAR INŽENJERING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LONČAR INŽENJERING d.o.o. POREČ, OIB 46900800252, Motovunska 31,52440 Poreč</item>
    </izvorni_sadrzaj>
    <derivirana_varijabla naziv="DomainObject.Predmet.SudioniciListAdressOIB_1">
      <item>FINANCIJSKA AGENCIJA, RC RIJEKA, PODRUŽNICA PULA, PULA, OIB 85821130368, Ulica grada Vukovara 70,Zagreb</item>
      <item>LONČAR INŽENJERING d.o.o. POREČ, OIB 46900800252, Motovunska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46900800252</item>
    </izvorni_sadrzaj>
    <derivirana_varijabla naziv="DomainObject.Predmet.SudioniciListNazivOIB_1">
      <item>, OIB 85821130368</item>
      <item>, OIB 46900800252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3104</properties:Characters>
  <properties:Lines>79</properties:Lines>
  <properties:Paragraphs>30</properties:Paragraphs>
  <properties:TotalTime>13</properties:TotalTime>
  <properties:ScaleCrop>false</properties:ScaleCrop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2016-03-03T07:03:00Z</dcterms:created>
  <dc:creator>Mihaela Kaligari</dc:creator>
  <dc:description/>
  <cp:keywords/>
  <cp:lastModifiedBy>Jasmina Matika</cp:lastModifiedBy>
  <cp:lastPrinted>2016-03-15T13:09:00Z</cp:lastPrinted>
  <dcterms:modified xmlns:xsi="http://www.w3.org/2001/XMLSchema-instance" xsi:type="dcterms:W3CDTF">2016-03-15T13:20:00Z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