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3dec8" w14:paraId="563dec8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E417CD">
        <w:rPr>
          <w:sz w:val="24"/>
          <w:szCs w:val="24"/>
        </w:rPr>
        <w:t>478</w:t>
      </w:r>
      <w:r w:rsidR="00795B95">
        <w:rPr>
          <w:sz w:val="24"/>
          <w:szCs w:val="24"/>
        </w:rPr>
        <w:t>/</w:t>
      </w:r>
      <w:r w:rsidR="00AE0181">
        <w:rPr>
          <w:sz w:val="24"/>
          <w:szCs w:val="24"/>
        </w:rPr>
        <w:t>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D3529F">
        <w:rPr>
          <w:sz w:val="24"/>
          <w:szCs w:val="24"/>
        </w:rPr>
        <w:t>25</w:t>
      </w:r>
      <w:r w:rsidR="00663129">
        <w:rPr>
          <w:sz w:val="24"/>
          <w:szCs w:val="24"/>
        </w:rPr>
        <w:t>. rujna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E417CD">
        <w:rPr>
          <w:sz w:val="24"/>
          <w:szCs w:val="24"/>
        </w:rPr>
        <w:t>AMP GRADNJA d.o.o. Lovran, Cesta Lovranska Draga 40/D, OIB: 71207751548, MBS: 040077149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>dan 27. srpnja</w:t>
      </w:r>
      <w:r w:rsidR="005F3D7C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2017</w:t>
      </w:r>
      <w:r>
        <w:rPr>
          <w:color w:val="000000"/>
          <w:sz w:val="24"/>
          <w:szCs w:val="24"/>
        </w:rPr>
        <w:t xml:space="preserve">. godine iznosi </w:t>
      </w:r>
      <w:r w:rsidR="00E417CD">
        <w:rPr>
          <w:color w:val="000000"/>
          <w:sz w:val="24"/>
          <w:szCs w:val="24"/>
        </w:rPr>
        <w:t>5.840,12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E417CD">
      <w:rPr>
        <w:sz w:val="24"/>
        <w:szCs w:val="24"/>
      </w:rPr>
      <w:t>478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3337A"/>
    <w:rsid w:val="00133C94"/>
    <w:rsid w:val="00185574"/>
    <w:rsid w:val="0018571E"/>
    <w:rsid w:val="001A0450"/>
    <w:rsid w:val="001A1804"/>
    <w:rsid w:val="001C290E"/>
    <w:rsid w:val="0020434D"/>
    <w:rsid w:val="00206C54"/>
    <w:rsid w:val="00215AC1"/>
    <w:rsid w:val="002242D4"/>
    <w:rsid w:val="002363CA"/>
    <w:rsid w:val="00251615"/>
    <w:rsid w:val="0026090B"/>
    <w:rsid w:val="0028135C"/>
    <w:rsid w:val="00297FFB"/>
    <w:rsid w:val="002A65B9"/>
    <w:rsid w:val="002D50BC"/>
    <w:rsid w:val="003009ED"/>
    <w:rsid w:val="00316716"/>
    <w:rsid w:val="00323A37"/>
    <w:rsid w:val="00343E4E"/>
    <w:rsid w:val="003662E5"/>
    <w:rsid w:val="00372DF6"/>
    <w:rsid w:val="00384C70"/>
    <w:rsid w:val="003961B2"/>
    <w:rsid w:val="003E2728"/>
    <w:rsid w:val="003E52C0"/>
    <w:rsid w:val="00460A27"/>
    <w:rsid w:val="00465C8E"/>
    <w:rsid w:val="00467E3D"/>
    <w:rsid w:val="00486AFF"/>
    <w:rsid w:val="00494FDE"/>
    <w:rsid w:val="004A534D"/>
    <w:rsid w:val="004C0134"/>
    <w:rsid w:val="0053523B"/>
    <w:rsid w:val="00554482"/>
    <w:rsid w:val="00577293"/>
    <w:rsid w:val="00577FF6"/>
    <w:rsid w:val="005D28DE"/>
    <w:rsid w:val="005D5B67"/>
    <w:rsid w:val="005E37EB"/>
    <w:rsid w:val="005F3D7C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702721"/>
    <w:rsid w:val="00713D79"/>
    <w:rsid w:val="00734967"/>
    <w:rsid w:val="00780CD9"/>
    <w:rsid w:val="00795B95"/>
    <w:rsid w:val="007B6D3E"/>
    <w:rsid w:val="007F38BD"/>
    <w:rsid w:val="00807E95"/>
    <w:rsid w:val="00821A82"/>
    <w:rsid w:val="00831EF0"/>
    <w:rsid w:val="008363E4"/>
    <w:rsid w:val="00854878"/>
    <w:rsid w:val="00864CD4"/>
    <w:rsid w:val="00874B38"/>
    <w:rsid w:val="00895FC5"/>
    <w:rsid w:val="00897D8E"/>
    <w:rsid w:val="008B04AE"/>
    <w:rsid w:val="008B5D36"/>
    <w:rsid w:val="008B635C"/>
    <w:rsid w:val="008C0FCE"/>
    <w:rsid w:val="008D1A1A"/>
    <w:rsid w:val="008D598A"/>
    <w:rsid w:val="008E1AA1"/>
    <w:rsid w:val="008F1B9E"/>
    <w:rsid w:val="008F3444"/>
    <w:rsid w:val="00955B0C"/>
    <w:rsid w:val="00957323"/>
    <w:rsid w:val="009A3207"/>
    <w:rsid w:val="009B423E"/>
    <w:rsid w:val="009C7A24"/>
    <w:rsid w:val="00A02868"/>
    <w:rsid w:val="00A0527B"/>
    <w:rsid w:val="00A367FD"/>
    <w:rsid w:val="00A61780"/>
    <w:rsid w:val="00A93084"/>
    <w:rsid w:val="00A9530E"/>
    <w:rsid w:val="00AA38FD"/>
    <w:rsid w:val="00AC2CBD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4B70"/>
    <w:rsid w:val="00BC7DD0"/>
    <w:rsid w:val="00BD1015"/>
    <w:rsid w:val="00BF1737"/>
    <w:rsid w:val="00BF258D"/>
    <w:rsid w:val="00BF5D99"/>
    <w:rsid w:val="00C23103"/>
    <w:rsid w:val="00C72E44"/>
    <w:rsid w:val="00C73D62"/>
    <w:rsid w:val="00C92DC3"/>
    <w:rsid w:val="00C97D74"/>
    <w:rsid w:val="00CF24AF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D9C"/>
    <w:rsid w:val="00D813C8"/>
    <w:rsid w:val="00D8217F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623D9"/>
    <w:rsid w:val="00E66B63"/>
    <w:rsid w:val="00E94CED"/>
    <w:rsid w:val="00EB42FA"/>
    <w:rsid w:val="00EC5971"/>
    <w:rsid w:val="00EF1580"/>
    <w:rsid w:val="00EF4D53"/>
    <w:rsid w:val="00F01ADE"/>
    <w:rsid w:val="00F2442F"/>
    <w:rsid w:val="00F24F69"/>
    <w:rsid w:val="00F67396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C2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St-478/2017</izvorni_sadrzaj>
    <derivirana_varijabla naziv="DomainObject.Predmet.OznakaBroj_1">St-478/2017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AMP GRADNJA d.o.o.</izvorni_sadrzaj>
    <derivirana_varijabla naziv="DomainObject.Predmet.ProtustrankaFormated_1">  AMP GRADNJA d.o.o.</derivirana_varijabla>
  </DomainObject.Predmet.ProtustrankaFormated>
  <DomainObject.Predmet.ProtustrankaFormatedOIB>
    <izvorni_sadrzaj>  AMP GRADNJA d.o.o., OIB 71207751548</izvorni_sadrzaj>
    <derivirana_varijabla naziv="DomainObject.Predmet.ProtustrankaFormatedOIB_1">  AMP GRADNJA d.o.o., OIB 71207751548</derivirana_varijabla>
  </DomainObject.Predmet.ProtustrankaFormatedOIB>
  <DomainObject.Predmet.ProtustrankaFormatedWithAdress>
    <izvorni_sadrzaj> AMP GRADNJA d.o.o., Lovranska Draga 40d, 51415 Lovran</izvorni_sadrzaj>
    <derivirana_varijabla naziv="DomainObject.Predmet.ProtustrankaFormatedWithAdress_1"> AMP GRADNJA d.o.o., Lovranska Draga 40d, 51415 Lovran</derivirana_varijabla>
  </DomainObject.Predmet.ProtustrankaFormatedWithAdress>
  <DomainObject.Predmet.ProtustrankaFormatedWithAdressOIB>
    <izvorni_sadrzaj> AMP GRADNJA d.o.o., OIB 71207751548, Lovranska Draga 40d, 51415 Lovran</izvorni_sadrzaj>
    <derivirana_varijabla naziv="DomainObject.Predmet.ProtustrankaFormatedWithAdressOIB_1"> AMP GRADNJA d.o.o., OIB 71207751548, Lovranska Draga 40d, 51415 Lovran</derivirana_varijabla>
  </DomainObject.Predmet.ProtustrankaFormatedWithAdressOIB>
  <DomainObject.Predmet.ProtustrankaWithAdress>
    <izvorni_sadrzaj>AMP GRADNJA d.o.o. Lovranska Draga 40d, 51415 Lovran</izvorni_sadrzaj>
    <derivirana_varijabla naziv="DomainObject.Predmet.ProtustrankaWithAdress_1">AMP GRADNJA d.o.o. Lovranska Draga 40d, 51415 Lovran</derivirana_varijabla>
  </DomainObject.Predmet.ProtustrankaWithAdress>
  <DomainObject.Predmet.ProtustrankaWithAdressOIB>
    <izvorni_sadrzaj>AMP GRADNJA d.o.o., OIB 71207751548, Lovranska Draga 40d, 51415 Lovran</izvorni_sadrzaj>
    <derivirana_varijabla naziv="DomainObject.Predmet.ProtustrankaWithAdressOIB_1">AMP GRADNJA d.o.o., OIB 71207751548, Lovranska Draga 40d, 51415 Lovran</derivirana_varijabla>
  </DomainObject.Predmet.ProtustrankaWithAdressOIB>
  <DomainObject.Predmet.ProtustrankaNazivFormated>
    <izvorni_sadrzaj>AMP GRADNJA d.o.o.</izvorni_sadrzaj>
    <derivirana_varijabla naziv="DomainObject.Predmet.ProtustrankaNazivFormated_1">AMP GRADNJA d.o.o.</derivirana_varijabla>
  </DomainObject.Predmet.ProtustrankaNazivFormated>
  <DomainObject.Predmet.ProtustrankaNazivFormatedOIB>
    <izvorni_sadrzaj>AMP GRADNJA d.o.o., OIB 71207751548</izvorni_sadrzaj>
    <derivirana_varijabla naziv="DomainObject.Predmet.ProtustrankaNazivFormatedOIB_1">AMP GRADNJA d.o.o., OIB 71207751548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AMP GRADNJA d.o.o.</item>
    </izvorni_sadrzaj>
    <derivirana_varijabla naziv="DomainObject.Predmet.ProtuStrankaListFormated_1">
      <item>AMP GRADNJA d.o.o.</item>
    </derivirana_varijabla>
  </DomainObject.Predmet.ProtuStrankaListFormated>
  <DomainObject.Predmet.ProtuStrankaListFormatedOIB>
    <izvorni_sadrzaj>
      <item>AMP GRADNJA d.o.o., OIB 71207751548</item>
    </izvorni_sadrzaj>
    <derivirana_varijabla naziv="DomainObject.Predmet.ProtuStrankaListFormatedOIB_1">
      <item>AMP GRADNJA d.o.o., OIB 71207751548</item>
    </derivirana_varijabla>
  </DomainObject.Predmet.ProtuStrankaListFormatedOIB>
  <DomainObject.Predmet.ProtuStrankaListFormatedWithAdress>
    <izvorni_sadrzaj>
      <item>AMP GRADNJA d.o.o., Lovranska Draga 40d, 51415 Lovran</item>
    </izvorni_sadrzaj>
    <derivirana_varijabla naziv="DomainObject.Predmet.ProtuStrankaListFormatedWithAdress_1">
      <item>AMP GRADNJA d.o.o., Lovranska Draga 40d, 51415 Lovran</item>
    </derivirana_varijabla>
  </DomainObject.Predmet.ProtuStrankaListFormatedWithAdress>
  <DomainObject.Predmet.ProtuStrankaListFormatedWithAdressOIB>
    <izvorni_sadrzaj>
      <item>AMP GRADNJA d.o.o., OIB 71207751548, Lovranska Draga 40d, 51415 Lovran</item>
    </izvorni_sadrzaj>
    <derivirana_varijabla naziv="DomainObject.Predmet.ProtuStrankaListFormatedWithAdressOIB_1">
      <item>AMP GRADNJA d.o.o., OIB 71207751548, Lovranska Draga 40d, 51415 Lovran</item>
    </derivirana_varijabla>
  </DomainObject.Predmet.ProtuStrankaListFormatedWithAdressOIB>
  <DomainObject.Predmet.ProtuStrankaListNazivFormated>
    <izvorni_sadrzaj>
      <item>AMP GRADNJA d.o.o.</item>
    </izvorni_sadrzaj>
    <derivirana_varijabla naziv="DomainObject.Predmet.ProtuStrankaListNazivFormated_1">
      <item>AMP GRADNJA d.o.o.</item>
    </derivirana_varijabla>
  </DomainObject.Predmet.ProtuStrankaListNazivFormated>
  <DomainObject.Predmet.ProtuStrankaListNazivFormatedOIB>
    <izvorni_sadrzaj>
      <item>AMP GRADNJA d.o.o., OIB 71207751548</item>
    </izvorni_sadrzaj>
    <derivirana_varijabla naziv="DomainObject.Predmet.ProtuStrankaListNazivFormatedOIB_1">
      <item>AMP GRADNJA d.o.o., OIB 71207751548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AMP GRADNJA d.o.o.</izvorni_sadrzaj>
    <derivirana_varijabla naziv="DomainObject.Predmet.ProtustrankaIDrugi_1">AMP GRADNJA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AMP GRADNJA d.o.o., OIB 71207751548, Lovranska Draga 40d, 51415 Lovran</izvorni_sadrzaj>
    <derivirana_varijabla naziv="DomainObject.Predmet.ProtustrankaIDrugiAdressOIB_1">AMP GRADNJA d.o.o., OIB 71207751548, Lovranska Draga 40d,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AMP GRADNJA d.o.o.</item>
    </izvorni_sadrzaj>
    <derivirana_varijabla naziv="DomainObject.Predmet.SudioniciListNaziv_1">
      <item>FINA  Rijeka</item>
      <item>AMP GRADNJA d.o.o.</item>
    </derivirana_varijabla>
  </DomainObject.Predmet.SudioniciListNaziv>
  <DomainObject.Predmet.SudioniciListAdressOIB>
    <izvorni_sadrzaj>
      <item>FINA  Rijeka, OIB 85821130368, Frana Kurelca 8,51000 Rijeka</item>
      <item>AMP GRADNJA d.o.o., OIB 71207751548, Lovranska Draga 40d,51415 Lovran</item>
    </izvorni_sadrzaj>
    <derivirana_varijabla naziv="DomainObject.Predmet.SudioniciListAdressOIB_1">
      <item>FINA  Rijeka, OIB 85821130368, Frana Kurelca 8,51000 Rijeka</item>
      <item>AMP GRADNJA d.o.o., OIB 71207751548, Lovranska Draga 40d,51415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71207751548</item>
    </izvorni_sadrzaj>
    <derivirana_varijabla naziv="DomainObject.Predmet.SudioniciListNazivOIB_1">
      <item>, OIB 85821130368</item>
      <item>, OIB 71207751548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1396</properties:Characters>
  <properties:Lines>33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2017-09-25T07:25:00Z</dcterms:created>
  <dc:creator>Barbara Slavujević</dc:creator>
  <cp:lastModifiedBy>Barbara Slavujević</cp:lastModifiedBy>
  <cp:lastPrinted>2017-09-25T06:57:00Z</cp:lastPrinted>
  <dcterms:modified xmlns:xsi="http://www.w3.org/2001/XMLSchema-instance" xsi:type="dcterms:W3CDTF">2017-09-25T11:29:00Z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