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ea1f" w14:paraId="04dea1f" w:rsidRDefault="002B392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925" w:rsidP="002B3925" w:rsidR="00AE649C">
      <w:pPr>
        <w:pStyle w:val="Bezproreda"/>
      </w:pPr>
      <w:r>
        <w:t xml:space="preserve">      Republika Hrvatska</w:t>
      </w:r>
    </w:p>
    <w:p w:rsidRDefault="002B3925" w:rsidP="002B3925" w:rsidR="002B3925">
      <w:pPr>
        <w:pStyle w:val="Bezproreda"/>
      </w:pPr>
      <w:r>
        <w:t xml:space="preserve">Trgovački sud u Bjelovaru </w:t>
      </w:r>
    </w:p>
    <w:p w:rsidRDefault="002B3925" w:rsidP="002B3925" w:rsidR="002B3925" w:rsidRPr="002B3925">
      <w:pPr>
        <w:pStyle w:val="Bezproreda"/>
        <w:spacing w:after="0"/>
        <w:rPr>
          <w:sz w:val="18"/>
          <w:szCs w:val="18"/>
        </w:rPr>
      </w:pPr>
      <w:r w:rsidRPr="002B3925">
        <w:rPr>
          <w:sz w:val="18"/>
          <w:szCs w:val="18"/>
        </w:rPr>
        <w:t xml:space="preserve">Bjelovar, </w:t>
      </w:r>
      <w:proofErr w:type="spellStart"/>
      <w:r w:rsidRPr="002B3925">
        <w:rPr>
          <w:sz w:val="18"/>
          <w:szCs w:val="18"/>
        </w:rPr>
        <w:t>Šetalitše</w:t>
      </w:r>
      <w:proofErr w:type="spellEnd"/>
      <w:r w:rsidRPr="002B3925">
        <w:rPr>
          <w:sz w:val="18"/>
          <w:szCs w:val="18"/>
        </w:rPr>
        <w:t xml:space="preserve"> dr. I. </w:t>
      </w:r>
      <w:proofErr w:type="spellStart"/>
      <w:r w:rsidRPr="002B3925">
        <w:rPr>
          <w:sz w:val="18"/>
          <w:szCs w:val="18"/>
        </w:rPr>
        <w:t>Lebovića</w:t>
      </w:r>
      <w:proofErr w:type="spellEnd"/>
      <w:r w:rsidRPr="002B3925">
        <w:rPr>
          <w:sz w:val="18"/>
          <w:szCs w:val="18"/>
        </w:rPr>
        <w:t xml:space="preserve"> 42</w:t>
      </w:r>
      <w:r w:rsidRPr="002B392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2B3925" w:rsidP="002B3925" w:rsidR="002B3925">
      <w:pPr>
        <w:ind w:firstLine="5245"/>
        <w:jc w:val="right"/>
        <w:rPr>
          <w:lang w:val="hr-HR"/>
        </w:rPr>
      </w:pPr>
      <w:r>
        <w:rPr>
          <w:lang w:val="hr-HR"/>
        </w:rPr>
        <w:t>Poslovni broj: 6 St-704/2018-2</w:t>
      </w:r>
    </w:p>
    <w:p w:rsidRDefault="002B3925" w:rsidP="002B3925" w:rsidR="002B3925">
      <w:pPr>
        <w:rPr>
          <w:lang w:val="hr-HR"/>
        </w:rPr>
      </w:pPr>
    </w:p>
    <w:p w:rsidRDefault="002B3925" w:rsidP="002B3925" w:rsidR="002B3925">
      <w:pPr>
        <w:rPr>
          <w:lang w:val="hr-HR"/>
        </w:rPr>
      </w:pPr>
    </w:p>
    <w:p w:rsidRDefault="002B3925" w:rsidP="002B3925" w:rsidR="002B392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B3925" w:rsidP="002B3925" w:rsidR="002B3925">
      <w:pPr>
        <w:jc w:val="center"/>
        <w:rPr>
          <w:lang w:val="hr-HR"/>
        </w:rPr>
      </w:pPr>
    </w:p>
    <w:p w:rsidRDefault="002B3925" w:rsidP="002B3925" w:rsidR="002B392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 I S P društvo s ograničenom odgovornošću za ugostiteljstvo i trgovinu, Bjelovar, Poljana dr. Franje Tuđmana 3, MBS: 010001536, OIB: 85742775715, koji se vodi kod ovoga suda pod poslovnim brojem St-704/2018, temeljem odredbe čl.430., 431. i 434. Stečajnog zakona (Narodne novine br. 71/15 i 104/17), objavljuje:</w:t>
      </w:r>
    </w:p>
    <w:p w:rsidRDefault="002B3925" w:rsidP="002B3925" w:rsidR="002B3925">
      <w:pPr>
        <w:jc w:val="both"/>
        <w:rPr>
          <w:lang w:val="hr-HR"/>
        </w:rPr>
      </w:pPr>
    </w:p>
    <w:p w:rsidRDefault="002B3925" w:rsidP="002B3925" w:rsidR="002B3925">
      <w:pPr>
        <w:jc w:val="both"/>
        <w:rPr>
          <w:lang w:val="hr-HR"/>
        </w:rPr>
      </w:pPr>
      <w:r>
        <w:rPr>
          <w:lang w:val="hr-HR"/>
        </w:rPr>
        <w:t xml:space="preserve">1. Na dan 26. srpnja 2018. dužnik u Očevidniku redoslijeda osnova za plaćanje ima evidentirane neizvršene osnove za plaćanje u ukupnom iznosu od 52.752,81 kn, u koji iznos je uračunata kamata i naknada Financijske agencije za provedbu ovrhe na novčanim sredstvima.  </w:t>
      </w:r>
    </w:p>
    <w:p w:rsidRDefault="002B3925" w:rsidP="002B3925" w:rsidR="002B3925">
      <w:pPr>
        <w:jc w:val="both"/>
        <w:rPr>
          <w:lang w:val="hr-HR"/>
        </w:rPr>
      </w:pPr>
    </w:p>
    <w:p w:rsidRDefault="002B3925" w:rsidP="002B3925" w:rsidR="002B392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Tihomir </w:t>
      </w:r>
      <w:proofErr w:type="spellStart"/>
      <w:r>
        <w:rPr>
          <w:lang w:val="hr-HR"/>
        </w:rPr>
        <w:t>Mihoković</w:t>
      </w:r>
      <w:proofErr w:type="spellEnd"/>
      <w:r>
        <w:rPr>
          <w:lang w:val="hr-HR"/>
        </w:rPr>
        <w:t>, Bjelovar, Ozane Kotorske 12, OIB: 18470270785, da u roku od 15 dana od objave ovog oglasa na mrežnoj stranici e-Oglasna ploča Trgovačkog suda u Bjelovaru podnese sudu javnobilježnički ovjerovljen popis imovine i obveza na propisanom obrascu.</w:t>
      </w:r>
    </w:p>
    <w:p w:rsidRDefault="002B3925" w:rsidP="002B3925" w:rsidR="002B3925">
      <w:pPr>
        <w:jc w:val="both"/>
        <w:rPr>
          <w:lang w:val="hr-HR"/>
        </w:rPr>
      </w:pPr>
    </w:p>
    <w:p w:rsidRDefault="002B3925" w:rsidP="002B3925" w:rsidR="002B392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3925" w:rsidP="002B3925" w:rsidR="002B3925">
      <w:pPr>
        <w:jc w:val="both"/>
        <w:rPr>
          <w:lang w:val="hr-HR"/>
        </w:rPr>
      </w:pPr>
    </w:p>
    <w:p w:rsidRDefault="002B3925" w:rsidP="002B3925" w:rsidR="002B392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3925" w:rsidP="002B3925" w:rsidR="002B3925">
      <w:pPr>
        <w:jc w:val="both"/>
        <w:rPr>
          <w:lang w:val="hr-HR"/>
        </w:rPr>
      </w:pPr>
    </w:p>
    <w:p w:rsidRDefault="002B3925" w:rsidP="002B3925" w:rsidR="002B3925">
      <w:pPr>
        <w:jc w:val="center"/>
        <w:rPr>
          <w:lang w:val="hr-HR"/>
        </w:rPr>
      </w:pPr>
      <w:r>
        <w:rPr>
          <w:lang w:val="hr-HR"/>
        </w:rPr>
        <w:t xml:space="preserve">Bjelovar, 1. kolovoza 2018.          </w:t>
      </w:r>
    </w:p>
    <w:p w:rsidRDefault="002B3925" w:rsidP="002B3925" w:rsidR="002B392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B3925" w:rsidP="002B3925" w:rsidR="002B392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B3925" w:rsidP="002B3925" w:rsidR="002B392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B3925" w:rsidP="002B3925" w:rsidR="002B3925">
      <w:pPr>
        <w:rPr>
          <w:lang w:val="hr-HR"/>
        </w:rPr>
      </w:pPr>
    </w:p>
    <w:p w:rsidRDefault="002B3925" w:rsidP="002B3925" w:rsidR="002B3925">
      <w:pPr>
        <w:rPr>
          <w:lang w:val="hr-HR"/>
        </w:rPr>
      </w:pPr>
    </w:p>
    <w:p w:rsidRDefault="002B3925" w:rsidP="002B3925" w:rsidR="002B3925">
      <w:pPr>
        <w:rPr>
          <w:rFonts w:cs="Arial" w:hAnsi="Arial" w:ascii="Arial"/>
          <w:noProof/>
          <w:lang w:val="hr-HR"/>
        </w:rPr>
      </w:pPr>
    </w:p>
    <w:p w:rsidRDefault="002B3925" w:rsidP="002B3925" w:rsidR="002B392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925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392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39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9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St-704/2018-2</izvorni_sadrzaj>
    <derivirana_varijabla naziv="DomainObject.Oznaka_1">St-704/2018-2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I S P  društvo s ograničenom odgovornošću za ugostiteljsvo i trgovinu</izvorni_sadrzaj>
    <derivirana_varijabla naziv="DomainObject.Predmet.ProtustrankaFormated_1">  K I S P  društvo s ograničenom odgovornošću za ugostiteljsvo i trgovinu</derivirana_varijabla>
  </DomainObject.Predmet.ProtustrankaFormated>
  <DomainObject.Predmet.ProtustrankaFormatedOIB>
    <izvorni_sadrzaj>  K I S P  društvo s ograničenom odgovornošću za ugostiteljsvo i trgovinu, OIB 85742775715</izvorni_sadrzaj>
    <derivirana_varijabla naziv="DomainObject.Predmet.ProtustrankaFormatedOIB_1">  K I S P  društvo s ograničenom odgovornošću za ugostiteljsvo i trgovinu, OIB 85742775715</derivirana_varijabla>
  </DomainObject.Predmet.ProtustrankaFormatedOIB>
  <DomainObject.Predmet.ProtustrankaFormatedWithAdress>
    <izvorni_sadrzaj> K I S P  društvo s ograničenom odgovornošću za ugostiteljsvo i trgovinu, Poljana dr. Franje Tuđmana 3, 43000 Bjelovar</izvorni_sadrzaj>
    <derivirana_varijabla naziv="DomainObject.Predmet.ProtustrankaFormatedWithAdress_1"> K I S P  društvo s ograničenom odgovornošću za ugostiteljsvo i trgovinu, Poljana dr. Franje Tuđmana 3, 43000 Bjelovar</derivirana_varijabla>
  </DomainObject.Predmet.ProtustrankaFormatedWithAdress>
  <DomainObject.Predmet.ProtustrankaFormatedWithAdressOIB>
    <izvorni_sadrzaj> K I S P  društvo s ograničenom odgovornošću za ugostiteljsvo i trgovinu, OIB 85742775715, Poljana dr. Franje Tuđmana 3, 43000 Bjelovar</izvorni_sadrzaj>
    <derivirana_varijabla naziv="DomainObject.Predmet.ProtustrankaFormatedWithAdressOIB_1"> K I S P  društvo s ograničenom odgovornošću za ugostiteljsvo i trgovinu, OIB 85742775715, Poljana dr. Franje Tuđmana 3, 43000 Bjelovar</derivirana_varijabla>
  </DomainObject.Predmet.ProtustrankaFormatedWithAdressOIB>
  <DomainObject.Predmet.ProtustrankaWithAdress>
    <izvorni_sadrzaj>K I S P  društvo s ograničenom odgovornošću za ugostiteljsvo i trgovinu Poljana dr. Franje Tuđmana 3, 43000 Bjelovar</izvorni_sadrzaj>
    <derivirana_varijabla naziv="DomainObject.Predmet.ProtustrankaWithAdress_1">K I S P  društvo s ograničenom odgovornošću za ugostiteljsvo i trgovinu Poljana dr. Franje Tuđmana 3, 43000 Bjelovar</derivirana_varijabla>
  </DomainObject.Predmet.ProtustrankaWithAdress>
  <DomainObject.Predmet.ProtustrankaWithAdressOIB>
    <izvorni_sadrzaj>K I S P  društvo s ograničenom odgovornošću za ugostiteljsvo i trgovinu, OIB 85742775715, Poljana dr. Franje Tuđmana 3, 43000 Bjelovar</izvorni_sadrzaj>
    <derivirana_varijabla naziv="DomainObject.Predmet.ProtustrankaWithAdressOIB_1">K I S P  društvo s ograničenom odgovornošću za ugostiteljsvo i trgovinu, OIB 85742775715, Poljana dr. Franje Tuđmana 3, 43000 Bjelovar</derivirana_varijabla>
  </DomainObject.Predmet.ProtustrankaWithAdressOIB>
  <DomainObject.Predmet.ProtustrankaNazivFormated>
    <izvorni_sadrzaj>K I S P  društvo s ograničenom odgovornošću za ugostiteljsvo i trgovinu</izvorni_sadrzaj>
    <derivirana_varijabla naziv="DomainObject.Predmet.ProtustrankaNazivFormated_1">K I S P  društvo s ograničenom odgovornošću za ugostiteljsvo i trgovinu</derivirana_varijabla>
  </DomainObject.Predmet.ProtustrankaNazivFormated>
  <DomainObject.Predmet.ProtustrankaNazivFormatedOIB>
    <izvorni_sadrzaj>K I S P  društvo s ograničenom odgovornošću za ugostiteljsvo i trgovinu, OIB 85742775715</izvorni_sadrzaj>
    <derivirana_varijabla naziv="DomainObject.Predmet.ProtustrankaNazivFormatedOIB_1">K I S P  društvo s ograničenom odgovornošću za ugostiteljsvo i trgovinu, OIB 85742775715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K I S P  društvo s ograničenom odgovornošću za ugostiteljsvo i trgovinu</item>
    </izvorni_sadrzaj>
    <derivirana_varijabla naziv="DomainObject.Predmet.ProtuStrankaListFormated_1">
      <item>K I S P  društvo s ograničenom odgovornošću za ugostiteljsvo i trgovinu</item>
    </derivirana_varijabla>
  </DomainObject.Predmet.ProtuStrankaListFormated>
  <DomainObject.Predmet.ProtuStrankaListFormatedOIB>
    <izvorni_sadrzaj>
      <item>K I S P  društvo s ograničenom odgovornošću za ugostiteljsvo i trgovinu, OIB 85742775715</item>
    </izvorni_sadrzaj>
    <derivirana_varijabla naziv="DomainObject.Predmet.ProtuStrankaListFormatedOIB_1">
      <item>K I S P  društvo s ograničenom odgovornošću za ugostiteljsvo i trgovinu, OIB 85742775715</item>
    </derivirana_varijabla>
  </DomainObject.Predmet.ProtuStrankaListFormatedOIB>
  <DomainObject.Predmet.ProtuStrankaListFormatedWithAdress>
    <izvorni_sadrzaj>
      <item>K I S P  društvo s ograničenom odgovornošću za ugostiteljsvo i trgovinu, Poljana dr. Franje Tuđmana 3, 43000 Bjelovar</item>
    </izvorni_sadrzaj>
    <derivirana_varijabla naziv="DomainObject.Predmet.ProtuStrankaListFormatedWithAdress_1">
      <item>K I S P  društvo s ograničenom odgovornošću za ugostiteljsvo i trgovinu, Poljana dr. Franje Tuđmana 3, 43000 Bjelovar</item>
    </derivirana_varijabla>
  </DomainObject.Predmet.ProtuStrankaListFormatedWithAdress>
  <DomainObject.Predmet.ProtuStrankaListFormatedWithAdressOIB>
    <izvorni_sadrzaj>
      <item>K I S P  društvo s ograničenom odgovornošću za ugostiteljsvo i trgovinu, OIB 85742775715, Poljana dr. Franje Tuđmana 3, 43000 Bjelovar</item>
    </izvorni_sadrzaj>
    <derivirana_varijabla naziv="DomainObject.Predmet.ProtuStrankaListFormatedWithAdressOIB_1">
      <item>K I S P  društvo s ograničenom odgovornošću za ugostiteljsvo i trgovinu, OIB 85742775715, Poljana dr. Franje Tuđmana 3, 43000 Bjelovar</item>
    </derivirana_varijabla>
  </DomainObject.Predmet.ProtuStrankaListFormatedWithAdressOIB>
  <DomainObject.Predmet.ProtuStrankaListNazivFormated>
    <izvorni_sadrzaj>
      <item>K I S P  društvo s ograničenom odgovornošću za ugostiteljsvo i trgovinu</item>
    </izvorni_sadrzaj>
    <derivirana_varijabla naziv="DomainObject.Predmet.ProtuStrankaListNazivFormated_1">
      <item>K I S P  društvo s ograničenom odgovornošću za ugostiteljsvo i trgovinu</item>
    </derivirana_varijabla>
  </DomainObject.Predmet.ProtuStrankaListNazivFormated>
  <DomainObject.Predmet.ProtuStrankaListNazivFormatedOIB>
    <izvorni_sadrzaj>
      <item>K I S P  društvo s ograničenom odgovornošću za ugostiteljsvo i trgovinu, OIB 85742775715</item>
    </izvorni_sadrzaj>
    <derivirana_varijabla naziv="DomainObject.Predmet.ProtuStrankaListNazivFormatedOIB_1">
      <item>K I S P  društvo s ograničenom odgovornošću za ugostiteljsvo i trgovinu, OIB 85742775715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St-704/2018-2</izvorni_sadrzaj>
    <derivirana_varijabla naziv="DomainObject.PoslovniBrojDokumenta_1">St-704/2018-2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K I S P  društvo s ograničenom odgovornošću za ugostiteljsvo i trgovinu</izvorni_sadrzaj>
    <derivirana_varijabla naziv="DomainObject.Predmet.ProtustrankaIDrugi_1">K I S P  društvo s ograničenom odgovornošću za ugostiteljsvo i trgovinu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K I S P  društvo s ograničenom odgovornošću za ugostiteljsvo i trgovinu, OIB 85742775715, Poljana dr. Franje Tuđmana 3, 43000 Bjelovar</izvorni_sadrzaj>
    <derivirana_varijabla naziv="DomainObject.Predmet.ProtustrankaIDrugiAdressOIB_1">K I S P  društvo s ograničenom odgovornošću za ugostiteljsvo i trgovinu, OIB 85742775715, Poljana dr. Franje Tuđmana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K I S P  društvo s ograničenom odgovornošću za ugostiteljsvo i trgovinu</item>
    </izvorni_sadrzaj>
    <derivirana_varijabla naziv="DomainObject.Predmet.SudioniciListNaziv_1">
      <item>Financijska agencija RC Zagreb Podružnica Bjelovar</item>
      <item>K I S P  društvo s ograničenom odgovornošću za ugostiteljsvo i trgovinu</item>
    </derivirana_varijabla>
  </DomainObject.Predmet.SudioniciListNaziv>
  <DomainObject.Predmet.SudioniciListAdressOIB>
    <izvorni_sadrzaj>
      <item>Financijska agencija RC Zagreb Podružnica Bjelovar, OIB 85821130368, F. Supila 4,43000 Bjelovar</item>
      <item>K I S P  društvo s ograničenom odgovornošću za ugostiteljsvo i trgovinu, OIB 85742775715, Poljana dr. Franje Tuđmana 3,43000 Bjelovar</item>
    </izvorni_sadrzaj>
    <derivirana_varijabla naziv="DomainObject.Predmet.SudioniciListAdressOIB_1">
      <item>Financijska agencija RC Zagreb Podružnica Bjelovar, OIB 85821130368, F. Supila 4,43000 Bjelovar</item>
      <item>K I S P  društvo s ograničenom odgovornošću za ugostiteljsvo i trgovinu, OIB 85742775715, Poljana dr. Franje Tuđmana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0AC02-4B8D-46EA-BD1D-F0A614E63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1735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2018-08-01T07:38:00Z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