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b247" w14:paraId="fcfb247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A0396E" w:rsidP="00A0396E" w:rsidR="00A0396E">
      <w:pPr>
        <w:jc w:val="right"/>
      </w:pPr>
      <w:r w:rsidRPr="004D3D14">
        <w:t>40</w:t>
      </w:r>
      <w:r>
        <w:rPr>
          <w:b/>
        </w:rPr>
        <w:t xml:space="preserve">. </w:t>
      </w:r>
      <w:r>
        <w:t>St-2353/2017</w:t>
      </w:r>
    </w:p>
    <w:p w:rsidRDefault="00A0396E" w:rsidP="00A0396E" w:rsidR="00A0396E"/>
    <w:p w:rsidRDefault="00A0396E" w:rsidP="00A0396E" w:rsidR="00A0396E"/>
    <w:p w:rsidRDefault="00A0396E" w:rsidP="00A0396E" w:rsidR="00A0396E">
      <w:pPr>
        <w:jc w:val="center"/>
      </w:pPr>
    </w:p>
    <w:p w:rsidRDefault="00A0396E" w:rsidP="00A0396E" w:rsidR="00A0396E" w:rsidRPr="0063308C">
      <w:pPr>
        <w:jc w:val="center"/>
      </w:pPr>
      <w:r>
        <w:t>R E P U B L I K A   H R V A T S K A</w:t>
      </w:r>
    </w:p>
    <w:p w:rsidRDefault="00A0396E" w:rsidP="00A0396E" w:rsidR="00A0396E" w:rsidRPr="0063308C">
      <w:pPr>
        <w:jc w:val="center"/>
      </w:pPr>
      <w:r w:rsidRPr="0063308C">
        <w:t>R J E Š E NJ E</w:t>
      </w:r>
    </w:p>
    <w:p w:rsidRDefault="00A0396E" w:rsidP="00A0396E" w:rsidR="00A0396E" w:rsidRPr="0063308C">
      <w:pPr>
        <w:jc w:val="both"/>
      </w:pPr>
    </w:p>
    <w:p w:rsidRDefault="00A0396E" w:rsidP="00A0396E" w:rsidR="00A0396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>predstečajnom postupku nad dužnikom PET-PROM  d.o.o., Zagreb, Vrtni put 5., OIB 67247311476, dana 7.</w:t>
      </w:r>
      <w:r w:rsidR="000B3EDF">
        <w:t xml:space="preserve">studenog </w:t>
      </w:r>
      <w:r>
        <w:t>201</w:t>
      </w:r>
      <w:r w:rsidR="000B3EDF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4D4EC0">
        <w:t>SPAN</w:t>
      </w:r>
      <w:r w:rsidR="005669A5">
        <w:t xml:space="preserve"> </w:t>
      </w:r>
      <w:r w:rsidR="0086311F">
        <w:t xml:space="preserve"> d.o.o., </w:t>
      </w:r>
      <w:r w:rsidR="004D4EC0">
        <w:t>Zagreb, Koturaška cesta 47.</w:t>
      </w:r>
      <w:r w:rsidR="00A0396E">
        <w:t xml:space="preserve">, </w:t>
      </w:r>
      <w:r w:rsidR="000F0FE6">
        <w:t xml:space="preserve"> </w:t>
      </w:r>
      <w:r w:rsidRPr="009A2892">
        <w:t xml:space="preserve">u iznosu </w:t>
      </w:r>
      <w:r w:rsidR="004D4EC0">
        <w:t>11.727,42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4D4EC0">
        <w:t>11</w:t>
      </w:r>
      <w:r w:rsidR="00EE020E">
        <w:t>.listopada</w:t>
      </w:r>
      <w:r w:rsidR="00341FC1">
        <w:t xml:space="preserve"> </w:t>
      </w:r>
      <w:r w:rsidR="00804268">
        <w:t>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E020E">
        <w:t>PET-PROM  d.o.o., Zagreb, Vrtni put 5., OIB 67247311476,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EE020E">
        <w:t>7.rujna</w:t>
      </w:r>
      <w:r w:rsidR="001B1090">
        <w:t xml:space="preserve">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0B7C01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4D4EC0">
        <w:t>SPAN  d.o.o., Zagreb, Koturaška cesta 47.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4D4EC0">
        <w:t>11.727,42</w:t>
      </w:r>
      <w:r w:rsidR="00EE020E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</w:t>
      </w:r>
      <w:r w:rsidR="004D4EC0">
        <w:t>neposredno</w:t>
      </w:r>
      <w:r w:rsidR="00586060">
        <w:t xml:space="preserve">, </w:t>
      </w:r>
      <w:r w:rsidR="004230A4">
        <w:t xml:space="preserve">dana </w:t>
      </w:r>
      <w:r w:rsidR="004D4EC0">
        <w:t>11</w:t>
      </w:r>
      <w:r w:rsidR="000B7C01">
        <w:t>.</w:t>
      </w:r>
      <w:r w:rsidR="00EE020E">
        <w:t xml:space="preserve">listopada </w:t>
      </w:r>
      <w:r w:rsidR="00804268">
        <w:t>2017., a što je vidljivo iz otiska prijemnog</w:t>
      </w:r>
      <w:r w:rsidR="000B7C01">
        <w:t xml:space="preserve"> žiga </w:t>
      </w:r>
      <w:r w:rsidR="00804268">
        <w:t xml:space="preserve"> </w:t>
      </w:r>
      <w:r w:rsidR="004D4EC0">
        <w:t>Financijske agencije.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</w:t>
      </w:r>
      <w:r w:rsidR="0018680C">
        <w:t xml:space="preserve">., </w:t>
      </w:r>
      <w:r w:rsidR="00695406">
        <w:t>dalje: SZ)</w:t>
      </w:r>
      <w:r w:rsidR="0018680C">
        <w:t xml:space="preserve"> u vezi članka 37. stavak 1. Zakona o izmjenama i dopunama stečajnog zakona (N.N.br.104/17)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lastRenderedPageBreak/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B131F0">
        <w:t>7.studenog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="00517405">
        <w:t xml:space="preserve"> 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517405" w:rsidP="00517405" w:rsidR="00517405">
      <w:pPr>
        <w:ind w:firstLine="708" w:left="2832"/>
        <w:jc w:val="both"/>
      </w:pPr>
      <w:r>
        <w:t>Za točnost otpravka, ovlašteni službenik:</w:t>
      </w:r>
    </w:p>
    <w:p w:rsidRDefault="00517405" w:rsidP="00422EE0" w:rsidR="0051740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4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131F0">
      <w:t>2353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7D42"/>
    <w:rsid w:val="000B3EDF"/>
    <w:rsid w:val="000B7C01"/>
    <w:rsid w:val="000D7DD4"/>
    <w:rsid w:val="000F0FE6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907"/>
    <w:rsid w:val="00314E71"/>
    <w:rsid w:val="00320F5B"/>
    <w:rsid w:val="003211C0"/>
    <w:rsid w:val="00323651"/>
    <w:rsid w:val="00341FC1"/>
    <w:rsid w:val="00366CB2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4EC0"/>
    <w:rsid w:val="004D51BB"/>
    <w:rsid w:val="004D5370"/>
    <w:rsid w:val="004F10C0"/>
    <w:rsid w:val="004F440D"/>
    <w:rsid w:val="004F6361"/>
    <w:rsid w:val="00503716"/>
    <w:rsid w:val="00517405"/>
    <w:rsid w:val="00525A5B"/>
    <w:rsid w:val="00535AB3"/>
    <w:rsid w:val="0055111B"/>
    <w:rsid w:val="00552AAE"/>
    <w:rsid w:val="00554285"/>
    <w:rsid w:val="005641BE"/>
    <w:rsid w:val="005669A5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623AF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6311F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0396E"/>
    <w:rsid w:val="00A22919"/>
    <w:rsid w:val="00A545CD"/>
    <w:rsid w:val="00A65A28"/>
    <w:rsid w:val="00A73B0F"/>
    <w:rsid w:val="00A817BE"/>
    <w:rsid w:val="00A97C8F"/>
    <w:rsid w:val="00AB58E3"/>
    <w:rsid w:val="00AB7096"/>
    <w:rsid w:val="00AD6820"/>
    <w:rsid w:val="00B131F0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BF7B20"/>
    <w:rsid w:val="00C22FB5"/>
    <w:rsid w:val="00C25555"/>
    <w:rsid w:val="00C558DE"/>
    <w:rsid w:val="00C73C08"/>
    <w:rsid w:val="00C838B1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B6251"/>
    <w:rsid w:val="00E02326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70A23"/>
    <w:rsid w:val="00F753F1"/>
    <w:rsid w:val="00F8450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4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4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4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4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4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4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3FC339-81F3-42C2-811C-71A35CA24E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365</properties:Words>
  <properties:Characters>2030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2017-11-07T14:21:00Z</dcterms:created>
  <dc:creator>nribaric</dc:creator>
  <cp:lastModifiedBy>Valentina Delač</cp:lastModifiedBy>
  <cp:lastPrinted>2015-11-03T12:15:00Z</cp:lastPrinted>
  <dcterms:modified xmlns:xsi="http://www.w3.org/2001/XMLSchema-instance" xsi:type="dcterms:W3CDTF">2017-11-07T14:22:00Z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