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f61b" w14:paraId="ccff61b" w:rsidRDefault="00725539" w:rsidP="00725539" w:rsidR="00725539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</w:t>
      </w:r>
    </w:p>
    <w:p w:rsidRDefault="00725539" w:rsidP="00725539" w:rsidR="00725539" w:rsidRPr="00725539">
      <w:pPr>
        <w:spacing w:after="0"/>
        <w:rPr>
          <w:szCs w:val="20"/>
        </w:rPr>
      </w:pPr>
      <w:r>
        <w:rPr>
          <w:rFonts w:eastAsia="Calibri"/>
        </w:rPr>
        <w:t xml:space="preserve">   </w:t>
      </w:r>
    </w:p>
    <w:p w:rsidRDefault="00E568E4" w:rsidP="00725539" w:rsidR="00725539" w:rsidRPr="00725539">
      <w:pPr>
        <w:pStyle w:val="SudNaziv"/>
        <w:rPr>
          <w:rFonts w:eastAsia="Calibri"/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25539" w:rsidRPr="00725539">
        <w:rPr>
          <w:rFonts w:eastAsia="Calibri"/>
          <w:b w:val="false"/>
        </w:rPr>
        <w:t>REPUBLIKA HRVATSKA</w:t>
      </w:r>
    </w:p>
    <w:p w:rsidRDefault="00725539" w:rsidP="00725539" w:rsidR="00725539" w:rsidRPr="00725539">
      <w:pPr>
        <w:pStyle w:val="SudNaziv"/>
        <w:rPr>
          <w:b w:val="false"/>
        </w:rPr>
      </w:pPr>
      <w:r w:rsidRPr="00725539">
        <w:rPr>
          <w:rFonts w:eastAsia="Calibri"/>
          <w:b w:val="false"/>
        </w:rPr>
        <w:t>TRGOVAČKI SUD U VARAŽDINU</w:t>
      </w:r>
    </w:p>
    <w:p w:rsidRDefault="00725539" w:rsidP="00725539" w:rsidR="00725539">
      <w:pPr>
        <w:spacing w:after="0"/>
        <w:rPr>
          <w:rFonts w:eastAsia="Calibri"/>
        </w:rPr>
      </w:pPr>
      <w:r>
        <w:rPr>
          <w:rFonts w:eastAsia="Calibri"/>
        </w:rPr>
        <w:t>Braće Radić 2, Varaždin</w:t>
      </w:r>
    </w:p>
    <w:p w:rsidRDefault="00725539" w:rsidP="00725539" w:rsidR="00725539">
      <w:pPr>
        <w:spacing w:after="0"/>
        <w:rPr>
          <w:rFonts w:eastAsia="Calibri"/>
        </w:rPr>
      </w:pPr>
    </w:p>
    <w:p w:rsidRDefault="00725539" w:rsidP="00725539" w:rsidR="00725539">
      <w:pPr>
        <w:spacing w:after="0"/>
        <w:rPr>
          <w:rFonts w:eastAsia="Times New Roman"/>
          <w:lang w:eastAsia="hr-HR"/>
        </w:rPr>
      </w:pPr>
    </w:p>
    <w:p w:rsidRDefault="003E740B" w:rsidP="00725539" w:rsidR="003E740B">
      <w:pPr>
        <w:spacing w:after="0"/>
        <w:rPr>
          <w:rFonts w:eastAsia="Times New Roman"/>
          <w:lang w:eastAsia="hr-HR"/>
        </w:rPr>
      </w:pPr>
    </w:p>
    <w:p w:rsidRDefault="00725539" w:rsidP="00725539" w:rsidR="00725539">
      <w:pPr>
        <w:spacing w:after="0"/>
        <w:jc w:val="center"/>
      </w:pPr>
      <w:r>
        <w:t>U  I M E  R E P U B L I K E  H R V A T S K E</w:t>
      </w:r>
    </w:p>
    <w:p w:rsidRDefault="00725539" w:rsidP="00725539" w:rsidR="00725539">
      <w:pPr>
        <w:spacing w:after="0"/>
      </w:pPr>
    </w:p>
    <w:p w:rsidRDefault="00725539" w:rsidP="00725539" w:rsidR="00725539">
      <w:pPr>
        <w:spacing w:after="0"/>
        <w:jc w:val="center"/>
      </w:pPr>
      <w:r>
        <w:t>R J E Š E NJ E</w:t>
      </w:r>
    </w:p>
    <w:p w:rsidRDefault="00725539" w:rsidP="00725539" w:rsidR="00725539">
      <w:pPr>
        <w:spacing w:after="0"/>
      </w:pPr>
    </w:p>
    <w:p w:rsidRDefault="00725539" w:rsidP="00725539" w:rsidR="00725539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GRADITELJSTVO TOT d.o.o., OIB: 40680329829 sa sjedištem u Rade Končara 133, 40000 Novo Selo Rok, dana 5. rujna 2016. </w:t>
      </w:r>
    </w:p>
    <w:p w:rsidRDefault="00725539" w:rsidP="00725539" w:rsidR="00725539">
      <w:pPr>
        <w:spacing w:after="0"/>
        <w:jc w:val="both"/>
      </w:pPr>
    </w:p>
    <w:p w:rsidRDefault="003E740B" w:rsidP="00725539" w:rsidR="003E740B">
      <w:pPr>
        <w:spacing w:after="0"/>
        <w:jc w:val="both"/>
      </w:pPr>
    </w:p>
    <w:p w:rsidRDefault="00725539" w:rsidP="00725539" w:rsidR="00725539">
      <w:pPr>
        <w:spacing w:after="0"/>
        <w:jc w:val="center"/>
      </w:pPr>
      <w:r>
        <w:t>r i j e š i o  j e</w:t>
      </w:r>
    </w:p>
    <w:p w:rsidRDefault="00725539" w:rsidP="00725539" w:rsidR="00725539">
      <w:pPr>
        <w:spacing w:after="0"/>
      </w:pPr>
    </w:p>
    <w:p w:rsidRDefault="003E740B" w:rsidP="00725539" w:rsidR="003E740B">
      <w:pPr>
        <w:spacing w:after="0"/>
      </w:pPr>
    </w:p>
    <w:p w:rsidRDefault="00725539" w:rsidP="00725539" w:rsidR="00725539">
      <w:pPr>
        <w:spacing w:after="0"/>
        <w:ind w:firstLine="708"/>
        <w:jc w:val="both"/>
      </w:pPr>
      <w:r>
        <w:t>I/ Otvara se stečajni postupak nad stečajnim dužnikom GRADITELJSTVO TOT d.o.o., OIB: 40680329829 sa sjedištem u Rade Končara 133, 40000 Novo Selo Rok, s danom 5. rujna 2016. u 15,00 sati.</w:t>
      </w:r>
    </w:p>
    <w:p w:rsidRDefault="00725539" w:rsidP="00725539" w:rsidR="00725539">
      <w:pPr>
        <w:spacing w:after="0"/>
        <w:jc w:val="both"/>
      </w:pPr>
    </w:p>
    <w:p w:rsidRDefault="00725539" w:rsidP="00725539" w:rsidR="00725539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GRADITELJSTVO TOT d.o.o., OIB: 40680329829 sa sjedištem u Rade Končara 133, 40000 Novo Selo Rok.</w:t>
      </w:r>
    </w:p>
    <w:p w:rsidRDefault="00725539" w:rsidP="00725539" w:rsidR="00725539">
      <w:pPr>
        <w:spacing w:after="0"/>
        <w:jc w:val="both"/>
      </w:pPr>
    </w:p>
    <w:p w:rsidRDefault="00725539" w:rsidP="00725539" w:rsidR="00725539">
      <w:pPr>
        <w:spacing w:after="0"/>
        <w:ind w:firstLine="708"/>
        <w:jc w:val="both"/>
      </w:pPr>
      <w:r>
        <w:t xml:space="preserve">III/ Za stečajnog upravitelja imenuje se </w:t>
      </w:r>
      <w:r w:rsidR="002A13E1">
        <w:t xml:space="preserve">Siniša </w:t>
      </w:r>
      <w:proofErr w:type="spellStart"/>
      <w:r w:rsidR="002A13E1">
        <w:t>Rajnović</w:t>
      </w:r>
      <w:proofErr w:type="spellEnd"/>
      <w:r w:rsidR="002A13E1">
        <w:t xml:space="preserve">, Sv. Trojstva 87, </w:t>
      </w:r>
      <w:proofErr w:type="spellStart"/>
      <w:r w:rsidR="002A13E1">
        <w:t>Milanovac</w:t>
      </w:r>
      <w:proofErr w:type="spellEnd"/>
      <w:r w:rsidR="002A13E1">
        <w:t>, 33000 Virovitica, OIB: 86217384445.</w:t>
      </w:r>
    </w:p>
    <w:p w:rsidRDefault="00725539" w:rsidP="00725539" w:rsidR="00725539">
      <w:pPr>
        <w:spacing w:after="0"/>
        <w:jc w:val="both"/>
        <w:rPr>
          <w:color w:val="FF0000"/>
        </w:rPr>
      </w:pPr>
    </w:p>
    <w:p w:rsidRDefault="00725539" w:rsidP="00725539" w:rsidR="00725539">
      <w:pPr>
        <w:spacing w:after="0"/>
        <w:ind w:firstLine="708"/>
        <w:jc w:val="both"/>
      </w:pPr>
      <w:r>
        <w:t>IV/ Ovo rješenje objavit će se na e-oglasnoj ploči suda.</w:t>
      </w:r>
    </w:p>
    <w:p w:rsidRDefault="00725539" w:rsidP="00725539" w:rsidR="00725539">
      <w:pPr>
        <w:spacing w:after="0"/>
        <w:jc w:val="both"/>
      </w:pPr>
    </w:p>
    <w:p w:rsidRDefault="00725539" w:rsidP="00725539" w:rsidR="00725539">
      <w:pPr>
        <w:spacing w:after="0"/>
        <w:ind w:firstLine="708"/>
        <w:jc w:val="both"/>
      </w:pPr>
      <w:r>
        <w:t>V/ Po pravomoćnosti ovoga rješenja stečajni dužnik GRADITELJSTVO TOT d.o.o., OIB: 40680329829 sa sjedištem u Rade Končara 133, 40000 Novo Selo Rok, biti će brisan iz sudskog registra.</w:t>
      </w:r>
    </w:p>
    <w:p w:rsidRDefault="00725539" w:rsidP="00725539" w:rsidR="00725539">
      <w:pPr>
        <w:spacing w:after="0"/>
      </w:pPr>
    </w:p>
    <w:p w:rsidRDefault="00725539" w:rsidP="00725539" w:rsidR="00725539">
      <w:pPr>
        <w:spacing w:after="0"/>
      </w:pPr>
    </w:p>
    <w:p w:rsidRDefault="00725539" w:rsidP="00725539" w:rsidR="00725539">
      <w:pPr>
        <w:spacing w:after="0"/>
        <w:jc w:val="center"/>
      </w:pPr>
      <w:r>
        <w:t>Obrazloženje</w:t>
      </w:r>
    </w:p>
    <w:p w:rsidRDefault="00725539" w:rsidP="00725539" w:rsidR="00725539">
      <w:pPr>
        <w:spacing w:after="0"/>
      </w:pPr>
    </w:p>
    <w:p w:rsidRDefault="00725539" w:rsidP="00725539" w:rsidR="00725539">
      <w:pPr>
        <w:spacing w:after="0"/>
        <w:jc w:val="both"/>
      </w:pPr>
      <w:r>
        <w:tab/>
        <w:t xml:space="preserve">Predlagatelj je dana 31. svibnja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725539" w:rsidP="00725539" w:rsidR="00725539">
      <w:pPr>
        <w:spacing w:after="0"/>
      </w:pPr>
    </w:p>
    <w:p w:rsidRDefault="00725539" w:rsidP="00725539" w:rsidR="00725539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725539" w:rsidP="00725539" w:rsidR="00725539">
      <w:pPr>
        <w:spacing w:after="0"/>
      </w:pPr>
    </w:p>
    <w:p w:rsidRDefault="00725539" w:rsidP="00725539" w:rsidR="00725539">
      <w:pPr>
        <w:spacing w:after="0"/>
      </w:pPr>
    </w:p>
    <w:p w:rsidRDefault="003E740B" w:rsidP="00725539" w:rsidR="003E740B">
      <w:pPr>
        <w:spacing w:after="0"/>
        <w:jc w:val="center"/>
      </w:pPr>
    </w:p>
    <w:p w:rsidRDefault="00725539" w:rsidP="00725539" w:rsidR="00725539">
      <w:pPr>
        <w:spacing w:after="0"/>
        <w:jc w:val="center"/>
      </w:pPr>
      <w:r>
        <w:t>U Varaždinu, 5. rujna 2016.</w:t>
      </w:r>
    </w:p>
    <w:p w:rsidRDefault="00725539" w:rsidP="00725539" w:rsidR="00725539">
      <w:pPr>
        <w:spacing w:after="0"/>
        <w:jc w:val="center"/>
      </w:pPr>
    </w:p>
    <w:p w:rsidRDefault="00725539" w:rsidP="00725539" w:rsidR="00725539">
      <w:pPr>
        <w:spacing w:after="0"/>
        <w:jc w:val="center"/>
      </w:pPr>
    </w:p>
    <w:p w:rsidRDefault="00725539" w:rsidP="00725539" w:rsidR="00725539">
      <w:pPr>
        <w:spacing w:after="0"/>
        <w:ind w:left="4956"/>
        <w:jc w:val="center"/>
      </w:pPr>
      <w:r>
        <w:t>Sutkinja</w:t>
      </w:r>
    </w:p>
    <w:p w:rsidRDefault="00725539" w:rsidP="00725539" w:rsidR="00725539">
      <w:pPr>
        <w:spacing w:after="0"/>
        <w:ind w:left="4956"/>
        <w:jc w:val="center"/>
      </w:pPr>
    </w:p>
    <w:p w:rsidRDefault="00725539" w:rsidP="00725539" w:rsidR="00725539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725539" w:rsidP="00725539" w:rsidR="00725539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725539" w:rsidP="00725539" w:rsidR="00725539">
      <w:pPr>
        <w:spacing w:after="0"/>
      </w:pPr>
      <w:r>
        <w:t xml:space="preserve">                                               </w:t>
      </w:r>
    </w:p>
    <w:p w:rsidRDefault="00725539" w:rsidP="00725539" w:rsidR="00725539">
      <w:pPr>
        <w:spacing w:after="0"/>
      </w:pPr>
      <w:r>
        <w:tab/>
        <w:t xml:space="preserve">UPUTA O PRAVNOM LIJEKU: </w:t>
      </w:r>
    </w:p>
    <w:p w:rsidRDefault="00725539" w:rsidP="00725539" w:rsidR="00725539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725539" w:rsidP="00725539" w:rsidR="0072553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25539" w:rsidP="00725539" w:rsidR="00725539">
      <w:pPr>
        <w:spacing w:after="0"/>
      </w:pPr>
    </w:p>
    <w:p w:rsidRDefault="00725539" w:rsidP="00725539" w:rsidR="00725539">
      <w:pPr>
        <w:spacing w:after="0"/>
      </w:pPr>
    </w:p>
    <w:p w:rsidRDefault="00725539" w:rsidP="00725539" w:rsidR="00725539">
      <w:pPr>
        <w:spacing w:after="0"/>
      </w:pPr>
      <w:r>
        <w:t>DNA:</w:t>
      </w:r>
    </w:p>
    <w:p w:rsidRDefault="00725539" w:rsidP="00725539" w:rsidR="00725539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725539" w:rsidP="00725539" w:rsidR="00725539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725539" w:rsidP="00725539" w:rsidR="00725539">
      <w:pPr>
        <w:numPr>
          <w:ilvl w:val="0"/>
          <w:numId w:val="47"/>
        </w:numPr>
        <w:spacing w:after="0"/>
        <w:jc w:val="both"/>
      </w:pPr>
      <w:r>
        <w:t>Dužnik GRADITELJSTVO TOT d.o.o., Rade Končara 133, 40000 Novo Selo Rok</w:t>
      </w:r>
    </w:p>
    <w:p w:rsidRDefault="00725539" w:rsidP="00725539" w:rsidR="00725539">
      <w:pPr>
        <w:numPr>
          <w:ilvl w:val="0"/>
          <w:numId w:val="47"/>
        </w:numPr>
        <w:spacing w:after="0"/>
      </w:pPr>
      <w:r>
        <w:t>Sudski registar ovog suda (odmah i nakon pravomoćnosti)</w:t>
      </w:r>
      <w:r>
        <w:rPr>
          <w:rFonts w:eastAsia="Calibri"/>
        </w:rPr>
        <w:t xml:space="preserve"> </w:t>
      </w:r>
    </w:p>
    <w:p w:rsidRDefault="00725539" w:rsidP="00725539" w:rsidR="00725539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</w:t>
      </w:r>
    </w:p>
    <w:p w:rsidRDefault="00725539" w:rsidP="00725539" w:rsidR="00725539">
      <w:pPr>
        <w:numPr>
          <w:ilvl w:val="0"/>
          <w:numId w:val="47"/>
        </w:numPr>
        <w:spacing w:after="0"/>
      </w:pPr>
      <w:r>
        <w:t xml:space="preserve">Stečajni upravitelj </w:t>
      </w:r>
      <w:r w:rsidR="002A13E1">
        <w:t xml:space="preserve">Siniša </w:t>
      </w:r>
      <w:proofErr w:type="spellStart"/>
      <w:r w:rsidR="002A13E1">
        <w:t>Rajnović</w:t>
      </w:r>
      <w:proofErr w:type="spellEnd"/>
      <w:r w:rsidR="002A13E1">
        <w:t>, Sv. Trojstva</w:t>
      </w:r>
      <w:r w:rsidR="002A13E1">
        <w:t xml:space="preserve"> 87, </w:t>
      </w:r>
      <w:proofErr w:type="spellStart"/>
      <w:r w:rsidR="002A13E1">
        <w:t>Milanovac</w:t>
      </w:r>
      <w:proofErr w:type="spellEnd"/>
      <w:r w:rsidR="002A13E1">
        <w:t>,</w:t>
      </w:r>
      <w:r w:rsidR="002A13E1">
        <w:t xml:space="preserve"> 33000</w:t>
      </w:r>
      <w:r w:rsidR="002A13E1">
        <w:t xml:space="preserve"> Virovitica, OIB: 86217384445</w:t>
      </w:r>
    </w:p>
    <w:p w:rsidRDefault="00725539" w:rsidP="00725539" w:rsidR="00725539">
      <w:pPr>
        <w:numPr>
          <w:ilvl w:val="0"/>
          <w:numId w:val="47"/>
        </w:numPr>
        <w:spacing w:after="0"/>
      </w:pPr>
      <w:r>
        <w:t>E-oglasna ploča suda</w:t>
      </w:r>
    </w:p>
    <w:p w:rsidRDefault="00725539" w:rsidP="00725539" w:rsidR="00AE649C" w:rsidRPr="00B76F3C">
      <w:pPr>
        <w:pStyle w:val="SudSjedite"/>
        <w:numPr>
          <w:ilvl w:val="0"/>
          <w:numId w:val="47"/>
        </w:numPr>
      </w:pPr>
      <w:r>
        <w:t>Pisarnica – kal. 20 dana</w:t>
      </w:r>
      <w:r w:rsidR="00EA1C6D"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8E4" w:rsidP="00537B78" w:rsidR="00E568E4">
      <w:r>
        <w:separator/>
      </w:r>
    </w:p>
  </w:endnote>
  <w:endnote w:id="0" w:type="continuationSeparator">
    <w:p w:rsidRDefault="00E568E4" w:rsidP="00537B78" w:rsidR="00E568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8E4" w:rsidP="00537B78" w:rsidR="00E568E4">
      <w:r>
        <w:separator/>
      </w:r>
    </w:p>
  </w:footnote>
  <w:footnote w:id="0" w:type="continuationSeparator">
    <w:p w:rsidRDefault="00E568E4" w:rsidP="00537B78" w:rsidR="00E568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5539" w:rsidR="008333A9">
    <w:pPr>
      <w:pStyle w:val="Zaglavlje"/>
    </w:pPr>
    <w:r>
      <w:rPr>
        <w:rStyle w:val="PozadinaSvijetloCrvena"/>
        <w:shd w:fill="auto" w:color="auto" w:val="clear"/>
      </w:rPr>
      <w:t>Poslovni broj: 2 St-833/16-4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B4406BF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3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3E1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40B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539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41C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8E4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017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St-833/2016-4</izvorni_sadrzaj>
    <derivirana_varijabla naziv="DomainObject.Oznaka_1">St-833/2016-4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TOT društvo s ograničenom odgovornošću za građenje i trgovinu</izvorni_sadrzaj>
    <derivirana_varijabla naziv="DomainObject.Predmet.ProtustrankaFormated_1">  GRADITELJSTVO TOT društvo s ograničenom odgovornošću za građenje i trgovinu</derivirana_varijabla>
  </DomainObject.Predmet.ProtustrankaFormated>
  <DomainObject.Predmet.ProtustrankaFormatedOIB>
    <izvorni_sadrzaj>  GRADITELJSTVO TOT društvo s ograničenom odgovornošću za građenje i trgovinu, OIB 40680329829</izvorni_sadrzaj>
    <derivirana_varijabla naziv="DomainObject.Predmet.ProtustrankaFormatedOIB_1">  GRADITELJSTVO TOT društvo s ograničenom odgovornošću za građenje i trgovinu, OIB 40680329829</derivirana_varijabla>
  </DomainObject.Predmet.ProtustrankaFormatedOIB>
  <DomainObject.Predmet.ProtustrankaFormatedWithAdress>
    <izvorni_sadrzaj> GRADITELJSTVO TOT društvo s ograničenom odgovornošću za građenje i trgovinu, Rade Končara 133, 40000 Novo Selo Rok</izvorni_sadrzaj>
    <derivirana_varijabla naziv="DomainObject.Predmet.ProtustrankaFormatedWithAdress_1"> GRADITELJSTVO TOT društvo s ograničenom odgovornošću za građenje i trgovinu, Rade Končara 133, 40000 Novo Selo Rok</derivirana_varijabla>
  </DomainObject.Predmet.ProtustrankaFormatedWithAdress>
  <DomainObject.Predmet.ProtustrankaFormatedWithAdressOIB>
    <izvorni_sadrzaj> GRADITELJSTVO TOT društvo s ograničenom odgovornošću za građenje i trgovinu, OIB 40680329829, Rade Končara 133, 40000 Novo Selo Rok</izvorni_sadrzaj>
    <derivirana_varijabla naziv="DomainObject.Predmet.ProtustrankaFormatedWithAdressOIB_1"> GRADITELJSTVO TOT društvo s ograničenom odgovornošću za građenje i trgovinu, OIB 40680329829, Rade Končara 133, 40000 Novo Selo Rok</derivirana_varijabla>
  </DomainObject.Predmet.ProtustrankaFormatedWithAdressOIB>
  <DomainObject.Predmet.ProtustrankaWithAdress>
    <izvorni_sadrzaj>GRADITELJSTVO TOT društvo s ograničenom odgovornošću za građenje i trgovinu Rade Končara 133, 40000 Novo Selo Rok</izvorni_sadrzaj>
    <derivirana_varijabla naziv="DomainObject.Predmet.ProtustrankaWithAdress_1">GRADITELJSTVO TOT društvo s ograničenom odgovornošću za građenje i trgovinu Rade Končara 133, 40000 Novo Selo Rok</derivirana_varijabla>
  </DomainObject.Predmet.ProtustrankaWithAdress>
  <DomainObject.Predmet.ProtustrankaWithAdressOIB>
    <izvorni_sadrzaj>GRADITELJSTVO TOT društvo s ograničenom odgovornošću za građenje i trgovinu, OIB 40680329829, Rade Končara 133, 40000 Novo Selo Rok</izvorni_sadrzaj>
    <derivirana_varijabla naziv="DomainObject.Predmet.ProtustrankaWithAdressOIB_1">GRADITELJSTVO TOT društvo s ograničenom odgovornošću za građenje i trgovinu, OIB 40680329829, Rade Končara 133, 40000 Novo Selo Rok</derivirana_varijabla>
  </DomainObject.Predmet.ProtustrankaWithAdressOIB>
  <DomainObject.Predmet.ProtustrankaNazivFormated>
    <izvorni_sadrzaj>GRADITELJSTVO TOT društvo s ograničenom odgovornošću za građenje i trgovinu</izvorni_sadrzaj>
    <derivirana_varijabla naziv="DomainObject.Predmet.ProtustrankaNazivFormated_1">GRADITELJSTVO TOT društvo s ograničenom odgovornošću za građenje i trgovinu</derivirana_varijabla>
  </DomainObject.Predmet.ProtustrankaNazivFormated>
  <DomainObject.Predmet.ProtustrankaNazivFormatedOIB>
    <izvorni_sadrzaj>GRADITELJSTVO TOT društvo s ograničenom odgovornošću za građenje i trgovinu, OIB 40680329829</izvorni_sadrzaj>
    <derivirana_varijabla naziv="DomainObject.Predmet.ProtustrankaNazivFormatedOIB_1">GRADITELJSTVO TOT društvo s ograničenom odgovornošću za građenje i trgovinu, OIB 40680329829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5413.29</izvorni_sadrzaj>
    <derivirana_varijabla naziv="DomainObject.Predmet.TrenutnaVrijednost_1">5413.29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TOT društvo s ograničenom odgovornošću za građenje i trgovinu</item>
    </izvorni_sadrzaj>
    <derivirana_varijabla naziv="DomainObject.Predmet.ProtuStrankaListFormated_1">
      <item>GRADITELJSTVO TOT društvo s ograničenom odgovornošću za građenje i trgovinu</item>
    </derivirana_varijabla>
  </DomainObject.Predmet.ProtuStrankaListFormated>
  <DomainObject.Predmet.ProtuStrankaListFormatedOIB>
    <izvorni_sadrzaj>
      <item>GRADITELJSTVO TOT društvo s ograničenom odgovornošću za građenje i trgovinu, OIB 40680329829</item>
    </izvorni_sadrzaj>
    <derivirana_varijabla naziv="DomainObject.Predmet.ProtuStrankaListFormatedOIB_1">
      <item>GRADITELJSTVO TOT društvo s ograničenom odgovornošću za građenje i trgovinu, OIB 40680329829</item>
    </derivirana_varijabla>
  </DomainObject.Predmet.ProtuStrankaListFormatedOIB>
  <DomainObject.Predmet.ProtuStrankaListFormatedWithAdress>
    <izvorni_sadrzaj>
      <item>GRADITELJSTVO TOT društvo s ograničenom odgovornošću za građenje i trgovinu, Rade Končara 133, 40000 Novo Selo Rok</item>
    </izvorni_sadrzaj>
    <derivirana_varijabla naziv="DomainObject.Predmet.ProtuStrankaListFormatedWithAdress_1">
      <item>GRADITELJSTVO TOT društvo s ograničenom odgovornošću za građenje i trgovinu, Rade Končara 133, 40000 Novo Selo Rok</item>
    </derivirana_varijabla>
  </DomainObject.Predmet.ProtuStrankaListFormatedWithAdress>
  <DomainObject.Predmet.ProtuStrankaListFormatedWithAdressOIB>
    <izvorni_sadrzaj>
      <item>GRADITELJSTVO TOT društvo s ograničenom odgovornošću za građenje i trgovinu, OIB 40680329829, Rade Končara 133, 40000 Novo Selo Rok</item>
    </izvorni_sadrzaj>
    <derivirana_varijabla naziv="DomainObject.Predmet.ProtuStrankaListFormatedWithAdressOIB_1">
      <item>GRADITELJSTVO TOT društvo s ograničenom odgovornošću za građenje i trgovinu, OIB 40680329829, Rade Končara 133, 40000 Novo Selo Rok</item>
    </derivirana_varijabla>
  </DomainObject.Predmet.ProtuStrankaListFormatedWithAdressOIB>
  <DomainObject.Predmet.ProtuStrankaListNazivFormated>
    <izvorni_sadrzaj>
      <item>GRADITELJSTVO TOT društvo s ograničenom odgovornošću za građenje i trgovinu</item>
    </izvorni_sadrzaj>
    <derivirana_varijabla naziv="DomainObject.Predmet.ProtuStrankaListNazivFormated_1">
      <item>GRADITELJSTVO TOT društvo s ograničenom odgovornošću za građenje i trgovinu</item>
    </derivirana_varijabla>
  </DomainObject.Predmet.ProtuStrankaListNazivFormated>
  <DomainObject.Predmet.ProtuStrankaListNazivFormatedOIB>
    <izvorni_sadrzaj>
      <item>GRADITELJSTVO TOT društvo s ograničenom odgovornošću za građenje i trgovinu, OIB 40680329829</item>
    </izvorni_sadrzaj>
    <derivirana_varijabla naziv="DomainObject.Predmet.ProtuStrankaListNazivFormatedOIB_1">
      <item>GRADITELJSTVO TOT društvo s ograničenom odgovornošću za građenje i trgovinu, OIB 40680329829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St-833/2016-4</izvorni_sadrzaj>
    <derivirana_varijabla naziv="DomainObject.PoslovniBrojDokumenta_1">St-833/2016-4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TOT društvo s ograničenom odgovornošću za građenje i trgovinu</izvorni_sadrzaj>
    <derivirana_varijabla naziv="DomainObject.Predmet.ProtustrankaIDrugi_1">GRADITELJSTVO TOT društvo s ograničenom odgovornošću za građenje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GRADITELJSTVO TOT društvo s ograničenom odgovornošću za građenje i trgovinu, OIB 40680329829, Rade Končara 133, 40000 Novo Selo Rok</izvorni_sadrzaj>
    <derivirana_varijabla naziv="DomainObject.Predmet.ProtustrankaIDrugiAdressOIB_1">GRADITELJSTVO TOT društvo s ograničenom odgovornošću za građenje i trgovinu, OIB 40680329829, Rade Končara 133,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TOT društvo s ograničenom odgovornošću za građenje i trgovinu</item>
      <item>sudski registar</item>
    </izvorni_sadrzaj>
    <derivirana_varijabla naziv="DomainObject.Predmet.SudioniciListNaziv_1">
      <item>Financijska agencija</item>
      <item>GRADITELJSTVO TOT društvo s ograničenom odgovornošću za građenje i trgovinu</item>
      <item>sudski registar</item>
    </derivirana_varijabla>
  </DomainObject.Predmet.SudioniciListNaziv>
  <DomainObject.Predmet.SudioniciListAdressOIB>
    <izvorni_sadrzaj>
      <item>Financijska agencija, OIB 85821130368</item>
      <item>GRADITELJSTVO TOT društvo s ograničenom odgovornošću za građenje i trgovinu, OIB 40680329829, Rade Končara 133,40000 Novo Selo Rok</item>
      <item>sudski registar</item>
    </izvorni_sadrzaj>
    <derivirana_varijabla naziv="DomainObject.Predmet.SudioniciListAdressOIB_1">
      <item>Financijska agencija, OIB 85821130368</item>
      <item>GRADITELJSTVO TOT društvo s ograničenom odgovornošću za građenje i trgovinu, OIB 40680329829, Rade Končara 133,40000 Novo Selo Rok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FC768-E873-452F-98D1-E40EEB3DA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2949</properties:Characters>
  <properties:Lines>91</properties:Lines>
  <properties:Paragraphs>30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2016-09-05T06:25:00Z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St-833/2016-4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