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2acd" w14:paraId="b682acd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1416CB">
        <w:t>978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9D2F35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1416CB">
        <w:t>HIBERNACIJA 2016 j.d.o.o. za usluge, Zagreb, Ljerke Šram 7, MBS: 081008779, OIB: 60909614921</w:t>
      </w:r>
      <w:r>
        <w:t xml:space="preserve">, dana </w:t>
      </w:r>
      <w:r w:rsidR="00902821">
        <w:t>2</w:t>
      </w:r>
      <w:r w:rsidR="001416CB">
        <w:t>7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416CB">
        <w:t>HIBERNACIJA 2016 j.d.o.o. za usluge, Zagreb, Ljerke Šram 7, MBS: 081008779, OIB: 60909614921.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373D6B" w:rsidR="00373D6B" w:rsidRPr="001416CB">
      <w:pPr>
        <w:pStyle w:val="Odlomakpopisa"/>
        <w:numPr>
          <w:ilvl w:val="0"/>
          <w:numId w:val="6"/>
        </w:numPr>
        <w:jc w:val="both"/>
        <w:rPr>
          <w:bCs/>
        </w:rPr>
      </w:pPr>
      <w:r>
        <w:t>Za stečajnog upravitelja imenuje se</w:t>
      </w:r>
      <w:r w:rsidR="00585728">
        <w:t xml:space="preserve"> </w:t>
      </w:r>
      <w:r w:rsidR="001416CB" w:rsidRPr="00B03FBD">
        <w:t>Damir Cincar, Osijek, Sv. Ane 15b, OIB 60464850994</w:t>
      </w:r>
    </w:p>
    <w:p w:rsidRDefault="001416CB" w:rsidP="001416CB" w:rsidR="001416CB" w:rsidRPr="001416CB">
      <w:pPr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416CB">
        <w:t>HIBERNACIJA 2016 j.d.o.o. za usluge, Zagreb, Ljerke Šram 7, MBS: 081008779, OIB: 60909614921.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1416CB">
        <w:rPr>
          <w:bCs/>
        </w:rPr>
        <w:t>2</w:t>
      </w:r>
      <w:r w:rsidR="00373D6B">
        <w:rPr>
          <w:bCs/>
        </w:rPr>
        <w:t>4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1416CB">
        <w:rPr>
          <w:bCs/>
        </w:rPr>
        <w:t>2309</w:t>
      </w:r>
      <w:r w:rsidRPr="00F877AB">
        <w:rPr>
          <w:bCs/>
        </w:rPr>
        <w:t xml:space="preserve"> od </w:t>
      </w:r>
      <w:r w:rsidR="001416CB">
        <w:rPr>
          <w:bCs/>
        </w:rPr>
        <w:t>21. travnja</w:t>
      </w:r>
      <w:r w:rsidRPr="00F877AB">
        <w:rPr>
          <w:bCs/>
        </w:rPr>
        <w:t xml:space="preserve"> 2017. nad stečajnim dužnikom </w:t>
      </w:r>
      <w:r w:rsidR="001416CB">
        <w:t>HIBERNACIJA 2016 j.d.o.o. za usluge, Zagreb, Ljerke Šram 7, MBS: 081008779, OIB: 60909614921.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</w:t>
      </w:r>
      <w:r w:rsidR="00E53774">
        <w:rPr>
          <w:bCs/>
        </w:rPr>
        <w:t xml:space="preserve"> St-</w:t>
      </w:r>
      <w:r w:rsidR="001416CB">
        <w:rPr>
          <w:bCs/>
        </w:rPr>
        <w:t>978/17-4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1416CB">
        <w:t>29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1416CB">
        <w:t>978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1416CB">
        <w:t>7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16CB">
        <w:t>15/01/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F0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5F0C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5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F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F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F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F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5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F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F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F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F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St-978/2017</izvorni_sadrzaj>
    <derivirana_varijabla naziv="DomainObject.Predmet.OznakaBroj_1">St-978/2017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HIBERNACIJA 2016 j.d.o.o. za usluge</izvorni_sadrzaj>
    <derivirana_varijabla naziv="DomainObject.Predmet.ProtustrankaFormated_1">  HIBERNACIJA 2016 j.d.o.o. za usluge</derivirana_varijabla>
  </DomainObject.Predmet.ProtustrankaFormated>
  <DomainObject.Predmet.ProtustrankaFormatedOIB>
    <izvorni_sadrzaj>  HIBERNACIJA 2016 j.d.o.o. za usluge, OIB 60909614921</izvorni_sadrzaj>
    <derivirana_varijabla naziv="DomainObject.Predmet.ProtustrankaFormatedOIB_1">  HIBERNACIJA 2016 j.d.o.o. za usluge, OIB 60909614921</derivirana_varijabla>
  </DomainObject.Predmet.ProtustrankaFormatedOIB>
  <DomainObject.Predmet.ProtustrankaFormatedWithAdress>
    <izvorni_sadrzaj> HIBERNACIJA 2016 j.d.o.o. za usluge, Ljerke Šram 7, 10000 Zagreb</izvorni_sadrzaj>
    <derivirana_varijabla naziv="DomainObject.Predmet.ProtustrankaFormatedWithAdress_1"> HIBERNACIJA 2016 j.d.o.o. za usluge, Ljerke Šram 7, 10000 Zagreb</derivirana_varijabla>
  </DomainObject.Predmet.ProtustrankaFormatedWithAdress>
  <DomainObject.Predmet.ProtustrankaFormatedWithAdressOIB>
    <izvorni_sadrzaj> HIBERNACIJA 2016 j.d.o.o. za usluge, OIB 60909614921, Ljerke Šram 7, 10000 Zagreb</izvorni_sadrzaj>
    <derivirana_varijabla naziv="DomainObject.Predmet.ProtustrankaFormatedWithAdressOIB_1"> HIBERNACIJA 2016 j.d.o.o. za usluge, OIB 60909614921, Ljerke Šram 7, 10000 Zagreb</derivirana_varijabla>
  </DomainObject.Predmet.ProtustrankaFormatedWithAdressOIB>
  <DomainObject.Predmet.ProtustrankaWithAdress>
    <izvorni_sadrzaj>HIBERNACIJA 2016 j.d.o.o. za usluge Ljerke Šram 7, 10000 Zagreb</izvorni_sadrzaj>
    <derivirana_varijabla naziv="DomainObject.Predmet.ProtustrankaWithAdress_1">HIBERNACIJA 2016 j.d.o.o. za usluge Ljerke Šram 7, 10000 Zagreb</derivirana_varijabla>
  </DomainObject.Predmet.ProtustrankaWithAdress>
  <DomainObject.Predmet.ProtustrankaWithAdressOIB>
    <izvorni_sadrzaj>HIBERNACIJA 2016 j.d.o.o. za usluge, OIB 60909614921, Ljerke Šram 7, 10000 Zagreb</izvorni_sadrzaj>
    <derivirana_varijabla naziv="DomainObject.Predmet.ProtustrankaWithAdressOIB_1">HIBERNACIJA 2016 j.d.o.o. za usluge, OIB 60909614921, Ljerke Šram 7, 10000 Zagreb</derivirana_varijabla>
  </DomainObject.Predmet.ProtustrankaWithAdressOIB>
  <DomainObject.Predmet.ProtustrankaNazivFormated>
    <izvorni_sadrzaj>HIBERNACIJA 2016 j.d.o.o. za usluge</izvorni_sadrzaj>
    <derivirana_varijabla naziv="DomainObject.Predmet.ProtustrankaNazivFormated_1">HIBERNACIJA 2016 j.d.o.o. za usluge</derivirana_varijabla>
  </DomainObject.Predmet.ProtustrankaNazivFormated>
  <DomainObject.Predmet.ProtustrankaNazivFormatedOIB>
    <izvorni_sadrzaj>HIBERNACIJA 2016 j.d.o.o. za usluge, OIB 60909614921</izvorni_sadrzaj>
    <derivirana_varijabla naziv="DomainObject.Predmet.ProtustrankaNazivFormatedOIB_1">HIBERNACIJA 2016 j.d.o.o. za usluge, OIB 60909614921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HIBERNACIJA 2016 j.d.o.o. za usluge</item>
    </izvorni_sadrzaj>
    <derivirana_varijabla naziv="DomainObject.Predmet.ProtuStrankaListFormated_1">
      <item>HIBERNACIJA 2016 j.d.o.o. za usluge</item>
    </derivirana_varijabla>
  </DomainObject.Predmet.ProtuStrankaListFormated>
  <DomainObject.Predmet.ProtuStrankaListFormatedOIB>
    <izvorni_sadrzaj>
      <item>HIBERNACIJA 2016 j.d.o.o. za usluge, OIB 60909614921</item>
    </izvorni_sadrzaj>
    <derivirana_varijabla naziv="DomainObject.Predmet.ProtuStrankaListFormatedOIB_1">
      <item>HIBERNACIJA 2016 j.d.o.o. za usluge, OIB 60909614921</item>
    </derivirana_varijabla>
  </DomainObject.Predmet.ProtuStrankaListFormatedOIB>
  <DomainObject.Predmet.ProtuStrankaListFormatedWithAdress>
    <izvorni_sadrzaj>
      <item>HIBERNACIJA 2016 j.d.o.o. za usluge, Ljerke Šram 7, 10000 Zagreb</item>
    </izvorni_sadrzaj>
    <derivirana_varijabla naziv="DomainObject.Predmet.ProtuStrankaListFormatedWithAdress_1">
      <item>HIBERNACIJA 2016 j.d.o.o. za usluge, Ljerke Šram 7, 10000 Zagreb</item>
    </derivirana_varijabla>
  </DomainObject.Predmet.ProtuStrankaListFormatedWithAdress>
  <DomainObject.Predmet.ProtuStrankaListFormatedWithAdressOIB>
    <izvorni_sadrzaj>
      <item>HIBERNACIJA 2016 j.d.o.o. za usluge, OIB 60909614921, Ljerke Šram 7, 10000 Zagreb</item>
    </izvorni_sadrzaj>
    <derivirana_varijabla naziv="DomainObject.Predmet.ProtuStrankaListFormatedWithAdressOIB_1">
      <item>HIBERNACIJA 2016 j.d.o.o. za usluge, OIB 60909614921, Ljerke Šram 7, 10000 Zagreb</item>
    </derivirana_varijabla>
  </DomainObject.Predmet.ProtuStrankaListFormatedWithAdressOIB>
  <DomainObject.Predmet.ProtuStrankaListNazivFormated>
    <izvorni_sadrzaj>
      <item>HIBERNACIJA 2016 j.d.o.o. za usluge</item>
    </izvorni_sadrzaj>
    <derivirana_varijabla naziv="DomainObject.Predmet.ProtuStrankaListNazivFormated_1">
      <item>HIBERNACIJA 2016 j.d.o.o. za usluge</item>
    </derivirana_varijabla>
  </DomainObject.Predmet.ProtuStrankaListNazivFormated>
  <DomainObject.Predmet.ProtuStrankaListNazivFormatedOIB>
    <izvorni_sadrzaj>
      <item>HIBERNACIJA 2016 j.d.o.o. za usluge, OIB 60909614921</item>
    </izvorni_sadrzaj>
    <derivirana_varijabla naziv="DomainObject.Predmet.ProtuStrankaListNazivFormatedOIB_1">
      <item>HIBERNACIJA 2016 j.d.o.o. za usluge, OIB 60909614921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HIBERNACIJA 2016 j.d.o.o. za usluge</izvorni_sadrzaj>
    <derivirana_varijabla naziv="DomainObject.Predmet.ProtustrankaIDrugi_1">HIBERNACIJA 2016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HIBERNACIJA 2016 j.d.o.o. za usluge, OIB 60909614921, Ljerke Šram 7, 10000 Zagreb</izvorni_sadrzaj>
    <derivirana_varijabla naziv="DomainObject.Predmet.ProtustrankaIDrugiAdressOIB_1">HIBERNACIJA 2016 j.d.o.o. za usluge, OIB 60909614921, Ljerke Šram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HIBERNACIJA 2016 j.d.o.o. za usluge</item>
      <item>FINA Regionalni centar Zagreb</item>
    </izvorni_sadrzaj>
    <derivirana_varijabla naziv="DomainObject.Predmet.SudioniciListNaziv_1">
      <item>HIBERNACIJA 2016 j.d.o.o. za usluge</item>
      <item>FINA Regionalni centar Zagreb</item>
    </derivirana_varijabla>
  </DomainObject.Predmet.SudioniciListNaziv>
  <DomainObject.Predmet.SudioniciListAdressOIB>
    <izvorni_sadrzaj>
      <item>HIBERNACIJA 2016 j.d.o.o. za usluge, OIB 60909614921, Ljerke Šram 7,10000 Zagreb</item>
      <item>FINA Regionalni centar Zagreb, OIB 85821130368, Trg svibanjskih žrtava 1995. br. 1,10000 Zagreb</item>
    </izvorni_sadrzaj>
    <derivirana_varijabla naziv="DomainObject.Predmet.SudioniciListAdressOIB_1">
      <item>HIBERNACIJA 2016 j.d.o.o. za usluge, OIB 60909614921, Ljerke Šram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60909614921</item>
      <item>, OIB 85821130368</item>
    </izvorni_sadrzaj>
    <derivirana_varijabla naziv="DomainObject.Predmet.SudioniciListNazivOIB_1">
      <item>, OIB 60909614921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88A0A-9E5F-4AFF-A2AD-7523FDB75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3099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2017-11-27T11:55:00Z</dcterms:created>
  <dc:creator>Korisnik</dc:creator>
  <cp:lastModifiedBy>Gordana Harc</cp:lastModifiedBy>
  <cp:lastPrinted>2017-11-27T11:55:00Z</cp:lastPrinted>
  <dcterms:modified xmlns:xsi="http://www.w3.org/2001/XMLSchema-instance" xsi:type="dcterms:W3CDTF">2017-11-27T11:58:00Z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