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eac8" w14:paraId="2eaeac8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1F03CB">
        <w:t>856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1F03CB">
        <w:t>KALESI j.d.o.o., Ivanić-Grad, Moslavačka 2, MBS: 081003033, OIB: 95748730330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6972ED">
        <w:t>27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F03CB">
        <w:t>KALESI j.d.o.o., Ivanić-Grad, Moslavačka 2, MBS: 081003033, OIB: 95748730330</w:t>
      </w:r>
      <w:r w:rsidR="00D43EFC">
        <w:t xml:space="preserve">, </w:t>
      </w:r>
      <w:r>
        <w:t xml:space="preserve">iznosi </w:t>
      </w:r>
      <w:r w:rsidR="001F03CB">
        <w:t>38.898,19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1F03CB">
        <w:t>Ljubomir Orlić, OIB: 84916087823, Ivanić-Grad, Moslavačka 2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1F03CB">
        <w:t>856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6972ED">
        <w:t>27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7261C8">
        <w:t>11/9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86860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03C0"/>
    <w:rsid w:val="00613D0A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86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8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8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8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8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186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8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8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8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8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St-856/2017</izvorni_sadrzaj>
    <derivirana_varijabla naziv="DomainObject.Predmet.OznakaBroj_1">St-856/2017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KALESI jednostavno društvo s ograničenom odgovornošću za prijevoz, ugostiteljstvo i usluge</izvorni_sadrzaj>
    <derivirana_varijabla naziv="DomainObject.Predmet.ProtustrankaFormated_1">  KALESI jednostavno društvo s ograničenom odgovornošću za prijevoz, ugostiteljstvo i usluge</derivirana_varijabla>
  </DomainObject.Predmet.ProtustrankaFormated>
  <DomainObject.Predmet.ProtustrankaFormatedOIB>
    <izvorni_sadrzaj>  KALESI jednostavno društvo s ograničenom odgovornošću za prijevoz, ugostiteljstvo i usluge, OIB 95748730330</izvorni_sadrzaj>
    <derivirana_varijabla naziv="DomainObject.Predmet.ProtustrankaFormatedOIB_1">  KALESI jednostavno društvo s ograničenom odgovornošću za prijevoz, ugostiteljstvo i usluge, OIB 95748730330</derivirana_varijabla>
  </DomainObject.Predmet.ProtustrankaFormatedOIB>
  <DomainObject.Predmet.ProtustrankaFormatedWithAdress>
    <izvorni_sadrzaj> KALESI jednostavno društvo s ograničenom odgovornošću za prijevoz, ugostiteljstvo i usluge, Moslavačka 2, 10310 Ivanić-Grad</izvorni_sadrzaj>
    <derivirana_varijabla naziv="DomainObject.Predmet.ProtustrankaFormatedWithAdress_1"> KALESI jednostavno društvo s ograničenom odgovornošću za prijevoz, ugostiteljstvo i usluge, Moslavačka 2, 10310 Ivanić-Grad</derivirana_varijabla>
  </DomainObject.Predmet.ProtustrankaFormatedWithAdress>
  <DomainObject.Predmet.ProtustrankaFormatedWithAdressOIB>
    <izvorni_sadrzaj> KALESI jednostavno društvo s ograničenom odgovornošću za prijevoz, ugostiteljstvo i usluge, OIB 95748730330, Moslavačka 2, 10310 Ivanić-Grad</izvorni_sadrzaj>
    <derivirana_varijabla naziv="DomainObject.Predmet.ProtustrankaFormatedWithAdressOIB_1"> KALESI jednostavno društvo s ograničenom odgovornošću za prijevoz, ugostiteljstvo i usluge, OIB 95748730330, Moslavačka 2, 10310 Ivanić-Grad</derivirana_varijabla>
  </DomainObject.Predmet.ProtustrankaFormatedWithAdressOIB>
  <DomainObject.Predmet.ProtustrankaWithAdress>
    <izvorni_sadrzaj>KALESI jednostavno društvo s ograničenom odgovornošću za prijevoz, ugostiteljstvo i usluge Moslavačka 2, 10310 Ivanić-Grad</izvorni_sadrzaj>
    <derivirana_varijabla naziv="DomainObject.Predmet.ProtustrankaWithAdress_1">KALESI jednostavno društvo s ograničenom odgovornošću za prijevoz, ugostiteljstvo i usluge Moslavačka 2, 10310 Ivanić-Grad</derivirana_varijabla>
  </DomainObject.Predmet.ProtustrankaWithAdress>
  <DomainObject.Predmet.ProtustrankaWithAdressOIB>
    <izvorni_sadrzaj>KALESI jednostavno društvo s ograničenom odgovornošću za prijevoz, ugostiteljstvo i usluge, OIB 95748730330, Moslavačka 2, 10310 Ivanić-Grad</izvorni_sadrzaj>
    <derivirana_varijabla naziv="DomainObject.Predmet.ProtustrankaWithAdressOIB_1">KALESI jednostavno društvo s ograničenom odgovornošću za prijevoz, ugostiteljstvo i usluge, OIB 95748730330, Moslavačka 2, 10310 Ivanić-Grad</derivirana_varijabla>
  </DomainObject.Predmet.ProtustrankaWithAdressOIB>
  <DomainObject.Predmet.ProtustrankaNazivFormated>
    <izvorni_sadrzaj>KALESI jednostavno društvo s ograničenom odgovornošću za prijevoz, ugostiteljstvo i usluge</izvorni_sadrzaj>
    <derivirana_varijabla naziv="DomainObject.Predmet.ProtustrankaNazivFormated_1">KALESI jednostavno društvo s ograničenom odgovornošću za prijevoz, ugostiteljstvo i usluge</derivirana_varijabla>
  </DomainObject.Predmet.ProtustrankaNazivFormated>
  <DomainObject.Predmet.ProtustrankaNazivFormatedOIB>
    <izvorni_sadrzaj>KALESI jednostavno društvo s ograničenom odgovornošću za prijevoz, ugostiteljstvo i usluge, OIB 95748730330</izvorni_sadrzaj>
    <derivirana_varijabla naziv="DomainObject.Predmet.ProtustrankaNazivFormatedOIB_1">KALESI jednostavno društvo s ograničenom odgovornošću za prijevoz, ugostiteljstvo i usluge, OIB 95748730330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KALESI jednostavno društvo s ograničenom odgovornošću za prijevoz, ugostiteljstvo i usluge</item>
    </izvorni_sadrzaj>
    <derivirana_varijabla naziv="DomainObject.Predmet.ProtuStrankaListFormated_1">
      <item>KALESI jednostavno društvo s ograničenom odgovornošću za prijevoz, ugostiteljstvo i usluge</item>
    </derivirana_varijabla>
  </DomainObject.Predmet.ProtuStrankaListFormated>
  <DomainObject.Predmet.ProtuStrankaListFormatedOIB>
    <izvorni_sadrzaj>
      <item>KALESI jednostavno društvo s ograničenom odgovornošću za prijevoz, ugostiteljstvo i usluge, OIB 95748730330</item>
    </izvorni_sadrzaj>
    <derivirana_varijabla naziv="DomainObject.Predmet.ProtuStrankaListFormatedOIB_1">
      <item>KALESI jednostavno društvo s ograničenom odgovornošću za prijevoz, ugostiteljstvo i usluge, OIB 95748730330</item>
    </derivirana_varijabla>
  </DomainObject.Predmet.ProtuStrankaListFormatedOIB>
  <DomainObject.Predmet.ProtuStrankaListFormatedWithAdress>
    <izvorni_sadrzaj>
      <item>KALESI jednostavno društvo s ograničenom odgovornošću za prijevoz, ugostiteljstvo i usluge, Moslavačka 2, 10310 Ivanić-Grad</item>
    </izvorni_sadrzaj>
    <derivirana_varijabla naziv="DomainObject.Predmet.ProtuStrankaListFormatedWithAdress_1">
      <item>KALESI jednostavno društvo s ograničenom odgovornošću za prijevoz, ugostiteljstvo i usluge, Moslavačka 2, 10310 Ivanić-Grad</item>
    </derivirana_varijabla>
  </DomainObject.Predmet.ProtuStrankaListFormatedWithAdress>
  <DomainObject.Predmet.ProtuStrankaListFormatedWithAdressOIB>
    <izvorni_sadrzaj>
      <item>KALESI jednostavno društvo s ograničenom odgovornošću za prijevoz, ugostiteljstvo i usluge, OIB 95748730330, Moslavačka 2, 10310 Ivanić-Grad</item>
    </izvorni_sadrzaj>
    <derivirana_varijabla naziv="DomainObject.Predmet.ProtuStrankaListFormatedWithAdressOIB_1">
      <item>KALESI jednostavno društvo s ograničenom odgovornošću za prijevoz, ugostiteljstvo i usluge, OIB 95748730330, Moslavačka 2, 10310 Ivanić-Grad</item>
    </derivirana_varijabla>
  </DomainObject.Predmet.ProtuStrankaListFormatedWithAdressOIB>
  <DomainObject.Predmet.ProtuStrankaListNazivFormated>
    <izvorni_sadrzaj>
      <item>KALESI jednostavno društvo s ograničenom odgovornošću za prijevoz, ugostiteljstvo i usluge</item>
    </izvorni_sadrzaj>
    <derivirana_varijabla naziv="DomainObject.Predmet.ProtuStrankaListNazivFormated_1">
      <item>KALESI jednostavno društvo s ograničenom odgovornošću za prijevoz, ugostiteljstvo i usluge</item>
    </derivirana_varijabla>
  </DomainObject.Predmet.ProtuStrankaListNazivFormated>
  <DomainObject.Predmet.ProtuStrankaListNazivFormatedOIB>
    <izvorni_sadrzaj>
      <item>KALESI jednostavno društvo s ograničenom odgovornošću za prijevoz, ugostiteljstvo i usluge, OIB 95748730330</item>
    </izvorni_sadrzaj>
    <derivirana_varijabla naziv="DomainObject.Predmet.ProtuStrankaListNazivFormatedOIB_1">
      <item>KALESI jednostavno društvo s ograničenom odgovornošću za prijevoz, ugostiteljstvo i usluge, OIB 95748730330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KALESI jednostavno društvo s ograničenom odgovornošću za prijevoz, ugostiteljstvo i usluge</izvorni_sadrzaj>
    <derivirana_varijabla naziv="DomainObject.Predmet.ProtustrankaIDrugi_1">KALESI jednostavno društvo s ograničenom odgovornošću za prijevoz,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KALESI jednostavno društvo s ograničenom odgovornošću za prijevoz, ugostiteljstvo i usluge, OIB 95748730330, Moslavačka 2, 10310 Ivanić-Grad</izvorni_sadrzaj>
    <derivirana_varijabla naziv="DomainObject.Predmet.ProtustrankaIDrugiAdressOIB_1">KALESI jednostavno društvo s ograničenom odgovornošću za prijevoz, ugostiteljstvo i usluge, OIB 95748730330, Moslavačka 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KALESI jednostavno društvo s ograničenom odgovornošću za prijevoz, ugostiteljstvo i usluge</item>
      <item>FINA Regionalni centar Zagreb</item>
    </izvorni_sadrzaj>
    <derivirana_varijabla naziv="DomainObject.Predmet.SudioniciListNaziv_1">
      <item>KALESI jednostavno društvo s ograničenom odgovornošću za prijevoz, ugostiteljstvo i usluge</item>
      <item>FINA Regionalni centar Zagreb</item>
    </derivirana_varijabla>
  </DomainObject.Predmet.SudioniciListNaziv>
  <DomainObject.Predmet.SudioniciListAdressOIB>
    <izvorni_sadrzaj>
      <item>KALESI jednostavno društvo s ograničenom odgovornošću za prijevoz, ugostiteljstvo i usluge, OIB 95748730330, Moslavačka 2,10310 Ivanić-Grad</item>
      <item>FINA Regionalni centar Zagreb, OIB 85821130368, Trg svibanjskih žrtava 1995. br. 1,10000 Zagreb</item>
    </izvorni_sadrzaj>
    <derivirana_varijabla naziv="DomainObject.Predmet.SudioniciListAdressOIB_1">
      <item>KALESI jednostavno društvo s ograničenom odgovornošću za prijevoz, ugostiteljstvo i usluge, OIB 95748730330, Moslavačka 2,10310 Ivanić-Grad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95748730330</item>
      <item>, OIB 85821130368</item>
    </izvorni_sadrzaj>
    <derivirana_varijabla naziv="DomainObject.Predmet.SudioniciListNazivOIB_1">
      <item>, OIB 95748730330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1943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2017-07-27T11:41:00Z</dcterms:created>
  <dc:creator>Korisnik</dc:creator>
  <cp:lastModifiedBy>Žana Bem</cp:lastModifiedBy>
  <cp:lastPrinted>2017-07-27T11:36:00Z</cp:lastPrinted>
  <dcterms:modified xmlns:xsi="http://www.w3.org/2001/XMLSchema-instance" xsi:type="dcterms:W3CDTF">2017-07-27T11:41:00Z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