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bb3" w14:paraId="8fc8bb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79724C">
        <w:t>8</w:t>
      </w:r>
      <w:r w:rsidR="002B745D">
        <w:t>22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OIB: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r w:rsidR="002B745D">
        <w:t xml:space="preserve">JAG LIGNUM jednostavno društvo s ograničenom odgovornošću za proizvodnju i usluge Kloštar Ivanić, Vukovarska ulica 93 A, MBS: 080986597, OIB: 10833251611, </w:t>
      </w:r>
      <w:r w:rsidR="00220855">
        <w:t xml:space="preserve">dana </w:t>
      </w:r>
      <w:r w:rsidR="002C72B3">
        <w:t>2</w:t>
      </w:r>
      <w:r w:rsidR="0079724C">
        <w:t>8</w:t>
      </w:r>
      <w:r w:rsidR="00220855">
        <w:t>. studeni 2017.</w:t>
      </w:r>
      <w:r>
        <w:t xml:space="preserve">                      </w:t>
      </w:r>
    </w:p>
    <w:p w:rsidRDefault="002C72B3" w:rsidP="00A247C1" w:rsidR="002C72B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2C72B3" w:rsidP="007A31D3" w:rsidR="002C72B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42446F">
        <w:rPr>
          <w:bCs/>
        </w:rPr>
        <w:t xml:space="preserve"> </w:t>
      </w:r>
      <w:r w:rsidR="002B745D">
        <w:t>JAG LIGNUM jednostavno društvo s ograničenom odgovornošću za proizvodnju i usluge Kloštar Ivanić, Vukovarska ulica 93 A, MBS: 080986597, OIB: 10833251611.</w:t>
      </w:r>
      <w:r w:rsidR="0042446F">
        <w:t xml:space="preserve"> </w:t>
      </w:r>
      <w:r w:rsidR="003E2981">
        <w:rPr>
          <w:bCs/>
        </w:rPr>
        <w:t xml:space="preserve"> </w:t>
      </w:r>
      <w:r w:rsidR="002C72B3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Sabina Lalić, OIB: 09145874795, Osijek, Gundulićeva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B745D">
        <w:t>JAG LIGNUM jednostavno društvo s ograničenom odgovornošću za proizvodnju i usluge Kloštar Ivanić, Vukovarska ulica 93 A, MBS: 080986597, OIB: 10833251611.</w:t>
      </w:r>
      <w:r w:rsidR="0042446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C72B3" w:rsidP="00172559" w:rsidR="002C72B3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79724C">
        <w:rPr>
          <w:bCs/>
        </w:rPr>
        <w:t>16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79724C">
        <w:rPr>
          <w:bCs/>
        </w:rPr>
        <w:t>4</w:t>
      </w:r>
      <w:r w:rsidR="002B745D">
        <w:rPr>
          <w:bCs/>
        </w:rPr>
        <w:t>47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79724C">
        <w:rPr>
          <w:bCs/>
        </w:rPr>
        <w:t>15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2B745D">
        <w:t>JAG LIGNUM jednostavno društvo s ograničenom odgovornošću za proizvodnju i usluge Kloštar Ivanić, Vukovarska ulica 93 A, MBS: 080986597, OIB: 10833251611.</w:t>
      </w:r>
      <w:r w:rsidR="0079724C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79724C">
        <w:t>8</w:t>
      </w:r>
      <w:r w:rsidR="002B745D">
        <w:t>22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62FD3">
        <w:t>1</w:t>
      </w:r>
      <w:r w:rsidR="0079724C">
        <w:t>3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79724C">
        <w:t>8</w:t>
      </w:r>
      <w:r w:rsidR="002B745D">
        <w:t>22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C72B3">
        <w:t>2</w:t>
      </w:r>
      <w:r w:rsidR="0079724C">
        <w:t>8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237B7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B745D"/>
    <w:rsid w:val="002C72B3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2446F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FD3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9724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0611C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8505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456C5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56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56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6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6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56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56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6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6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St-822/2017</izvorni_sadrzaj>
    <derivirana_varijabla naziv="DomainObject.Predmet.OznakaBroj_1">St-822/2017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JAG LIGNUM jednostavno društvo s ograničenom odgovornošću za proizvodnju i usluge</izvorni_sadrzaj>
    <derivirana_varijabla naziv="DomainObject.Predmet.ProtustrankaFormated_1">  JAG LIGNUM jednostavno društvo s ograničenom odgovornošću za proizvodnju i usluge</derivirana_varijabla>
  </DomainObject.Predmet.ProtustrankaFormated>
  <DomainObject.Predmet.ProtustrankaFormatedOIB>
    <izvorni_sadrzaj>  JAG LIGNUM jednostavno društvo s ograničenom odgovornošću za proizvodnju i usluge, OIB 10833251611</izvorni_sadrzaj>
    <derivirana_varijabla naziv="DomainObject.Predmet.ProtustrankaFormatedOIB_1">  JAG LIGNUM jednostavno društvo s ograničenom odgovornošću za proizvodnju i usluge, OIB 10833251611</derivirana_varijabla>
  </DomainObject.Predmet.ProtustrankaFormatedOIB>
  <DomainObject.Predmet.ProtustrankaFormatedWithAdress>
    <izvorni_sadrzaj> JAG LIGNUM jednostavno društvo s ograničenom odgovornošću za proizvodnju i usluge, Vukovarska ulica 93A, 10310 Kloštar Ivanić</izvorni_sadrzaj>
    <derivirana_varijabla naziv="DomainObject.Predmet.ProtustrankaFormatedWithAdress_1"> JAG LIGNUM jednostavno društvo s ograničenom odgovornošću za proizvodnju i usluge, Vukovarska ulica 93A, 10310 Kloštar Ivanić</derivirana_varijabla>
  </DomainObject.Predmet.ProtustrankaFormatedWithAdress>
  <DomainObject.Predmet.ProtustrankaFormatedWithAdressOIB>
    <izvorni_sadrzaj> JAG LIGNUM jednostavno društvo s ograničenom odgovornošću za proizvodnju i usluge, OIB 10833251611, Vukovarska ulica 93A, 10310 Kloštar Ivanić</izvorni_sadrzaj>
    <derivirana_varijabla naziv="DomainObject.Predmet.ProtustrankaFormatedWithAdressOIB_1"> JAG LIGNUM jednostavno društvo s ograničenom odgovornošću za proizvodnju i usluge, OIB 10833251611, Vukovarska ulica 93A, 10310 Kloštar Ivanić</derivirana_varijabla>
  </DomainObject.Predmet.ProtustrankaFormatedWithAdressOIB>
  <DomainObject.Predmet.ProtustrankaWithAdress>
    <izvorni_sadrzaj>JAG LIGNUM jednostavno društvo s ograničenom odgovornošću za proizvodnju i usluge Vukovarska ulica 93A, 10310 Kloštar Ivanić</izvorni_sadrzaj>
    <derivirana_varijabla naziv="DomainObject.Predmet.ProtustrankaWithAdress_1">JAG LIGNUM jednostavno društvo s ograničenom odgovornošću za proizvodnju i usluge Vukovarska ulica 93A, 10310 Kloštar Ivanić</derivirana_varijabla>
  </DomainObject.Predmet.ProtustrankaWithAdress>
  <DomainObject.Predmet.ProtustrankaWithAdressOIB>
    <izvorni_sadrzaj>JAG LIGNUM jednostavno društvo s ograničenom odgovornošću za proizvodnju i usluge, OIB 10833251611, Vukovarska ulica 93A, 10310 Kloštar Ivanić</izvorni_sadrzaj>
    <derivirana_varijabla naziv="DomainObject.Predmet.ProtustrankaWithAdressOIB_1">JAG LIGNUM jednostavno društvo s ograničenom odgovornošću za proizvodnju i usluge, OIB 10833251611, Vukovarska ulica 93A, 10310 Kloštar Ivanić</derivirana_varijabla>
  </DomainObject.Predmet.ProtustrankaWithAdressOIB>
  <DomainObject.Predmet.ProtustrankaNazivFormated>
    <izvorni_sadrzaj>JAG LIGNUM jednostavno društvo s ograničenom odgovornošću za proizvodnju i usluge</izvorni_sadrzaj>
    <derivirana_varijabla naziv="DomainObject.Predmet.ProtustrankaNazivFormated_1">JAG LIGNUM jednostavno društvo s ograničenom odgovornošću za proizvodnju i usluge</derivirana_varijabla>
  </DomainObject.Predmet.ProtustrankaNazivFormated>
  <DomainObject.Predmet.ProtustrankaNazivFormatedOIB>
    <izvorni_sadrzaj>JAG LIGNUM jednostavno društvo s ograničenom odgovornošću za proizvodnju i usluge, OIB 10833251611</izvorni_sadrzaj>
    <derivirana_varijabla naziv="DomainObject.Predmet.ProtustrankaNazivFormatedOIB_1">JAG LIGNUM jednostavno društvo s ograničenom odgovornošću za proizvodnju i usluge, OIB 10833251611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 LIGNUM jednostavno društvo s ograničenom odgovornošću za proizvodnju i usluge</item>
    </izvorni_sadrzaj>
    <derivirana_varijabla naziv="DomainObject.Predmet.ProtuStrankaListFormated_1">
      <item>JAG LIGNUM jednostavno društvo s ograničenom odgovornošću za proizvodnju i usluge</item>
    </derivirana_varijabla>
  </DomainObject.Predmet.ProtuStrankaListFormated>
  <DomainObject.Predmet.ProtuStrankaListFormatedOIB>
    <izvorni_sadrzaj>
      <item>JAG LIGNUM jednostavno društvo s ograničenom odgovornošću za proizvodnju i usluge, OIB 10833251611</item>
    </izvorni_sadrzaj>
    <derivirana_varijabla naziv="DomainObject.Predmet.ProtuStrankaListFormatedOIB_1">
      <item>JAG LIGNUM jednostavno društvo s ograničenom odgovornošću za proizvodnju i usluge, OIB 10833251611</item>
    </derivirana_varijabla>
  </DomainObject.Predmet.ProtuStrankaListFormatedOIB>
  <DomainObject.Predmet.ProtuStrankaListFormatedWithAdress>
    <izvorni_sadrzaj>
      <item>JAG LIGNUM jednostavno društvo s ograničenom odgovornošću za proizvodnju i usluge, Vukovarska ulica 93A, 10310 Kloštar Ivanić</item>
    </izvorni_sadrzaj>
    <derivirana_varijabla naziv="DomainObject.Predmet.ProtuStrankaListFormatedWithAdress_1">
      <item>JAG LIGNUM jednostavno društvo s ograničenom odgovornošću za proizvodnju i usluge, Vukovarska ulica 93A, 10310 Kloštar Ivanić</item>
    </derivirana_varijabla>
  </DomainObject.Predmet.ProtuStrankaListFormatedWithAdress>
  <DomainObject.Predmet.ProtuStrankaListFormatedWithAdressOIB>
    <izvorni_sadrzaj>
      <item>JAG LIGNUM jednostavno društvo s ograničenom odgovornošću za proizvodnju i usluge, OIB 10833251611, Vukovarska ulica 93A, 10310 Kloštar Ivanić</item>
    </izvorni_sadrzaj>
    <derivirana_varijabla naziv="DomainObject.Predmet.ProtuStrankaListFormatedWithAdressOIB_1">
      <item>JAG LIGNUM jednostavno društvo s ograničenom odgovornošću za proizvodnju i usluge, OIB 10833251611, Vukovarska ulica 93A, 10310 Kloštar Ivanić</item>
    </derivirana_varijabla>
  </DomainObject.Predmet.ProtuStrankaListFormatedWithAdressOIB>
  <DomainObject.Predmet.ProtuStrankaListNazivFormated>
    <izvorni_sadrzaj>
      <item>JAG LIGNUM jednostavno društvo s ograničenom odgovornošću za proizvodnju i usluge</item>
    </izvorni_sadrzaj>
    <derivirana_varijabla naziv="DomainObject.Predmet.ProtuStrankaListNazivFormated_1">
      <item>JAG LIGNUM jednostavno društvo s ograničenom odgovornošću za proizvodnju i usluge</item>
    </derivirana_varijabla>
  </DomainObject.Predmet.ProtuStrankaListNazivFormated>
  <DomainObject.Predmet.ProtuStrankaListNazivFormatedOIB>
    <izvorni_sadrzaj>
      <item>JAG LIGNUM jednostavno društvo s ograničenom odgovornošću za proizvodnju i usluge, OIB 10833251611</item>
    </izvorni_sadrzaj>
    <derivirana_varijabla naziv="DomainObject.Predmet.ProtuStrankaListNazivFormatedOIB_1">
      <item>JAG LIGNUM jednostavno društvo s ograničenom odgovornošću za proizvodnju i usluge, OIB 10833251611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 LIGNUM jednostavno društvo s ograničenom odgovornošću za proizvodnju i usluge</izvorni_sadrzaj>
    <derivirana_varijabla naziv="DomainObject.Predmet.ProtustrankaIDrugi_1">JAG LIGNUM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 LIGNUM jednostavno društvo s ograničenom odgovornošću za proizvodnju i usluge, OIB 10833251611, Vukovarska ulica 93A, 10310 Kloštar Ivanić</izvorni_sadrzaj>
    <derivirana_varijabla naziv="DomainObject.Predmet.ProtustrankaIDrugiAdressOIB_1">JAG LIGNUM jednostavno društvo s ograničenom odgovornošću za proizvodnju i usluge, OIB 10833251611, Vukovarska ulica 93A,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 LIGNUM jednostavno društvo s ograničenom odgovornošću za proizvodnju i usluge</item>
      <item>FINA Regionalni centar Zagreb</item>
    </izvorni_sadrzaj>
    <derivirana_varijabla naziv="DomainObject.Predmet.SudioniciListNaziv_1">
      <item>JAG LIGNUM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JAG LIGNUM jednostavno društvo s ograničenom odgovornošću za proizvodnju i usluge, OIB 10833251611, Vukovarska ulica 93A,10310 Kloštar Ivanić</item>
      <item>FINA Regionalni centar Zagreb, OIB 85821130368, Trg svibanjskih žrtava 1995. br. 1,10000 Zagreb</item>
    </izvorni_sadrzaj>
    <derivirana_varijabla naziv="DomainObject.Predmet.SudioniciListAdressOIB_1">
      <item>JAG LIGNUM jednostavno društvo s ograničenom odgovornošću za proizvodnju i usluge, OIB 10833251611, Vukovarska ulica 93A,10310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10833251611</item>
      <item>, OIB 85821130368</item>
    </izvorni_sadrzaj>
    <derivirana_varijabla naziv="DomainObject.Predmet.SudioniciListNazivOIB_1">
      <item>, OIB 10833251611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906A4-8AB1-42EB-B47A-D6E59FFFF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3329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2017-11-28T12:31:00Z</dcterms:created>
  <dc:creator>Korisnik</dc:creator>
  <cp:lastModifiedBy>Ljiljana Floršić</cp:lastModifiedBy>
  <cp:lastPrinted>2017-11-28T12:31:00Z</cp:lastPrinted>
  <dcterms:modified xmlns:xsi="http://www.w3.org/2001/XMLSchema-instance" xsi:type="dcterms:W3CDTF">2017-11-28T12:32:00Z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