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cfb2" w14:paraId="29bcfb2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588B">
      <w:pPr>
        <w:jc w:val="both"/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U 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R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S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163E7F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163E7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163E7F" w:rsidRPr="00163E7F">
        <w:rPr>
          <w:rFonts w:hAnsi="Times New Roman" w:ascii="Times New Roman"/>
          <w:b/>
          <w:sz w:val="24"/>
          <w:szCs w:val="24"/>
        </w:rPr>
        <w:t xml:space="preserve">stečajna masa iza </w:t>
      </w:r>
      <w:proofErr w:type="spellStart"/>
      <w:r w:rsidR="00163E7F" w:rsidRPr="00163E7F">
        <w:rPr>
          <w:rFonts w:hAnsi="Times New Roman" w:ascii="Times New Roman"/>
          <w:b/>
          <w:sz w:val="24"/>
          <w:szCs w:val="24"/>
        </w:rPr>
        <w:t>L.H</w:t>
      </w:r>
      <w:proofErr w:type="spellEnd"/>
      <w:r w:rsidR="00163E7F" w:rsidRPr="00163E7F">
        <w:rPr>
          <w:rFonts w:hAnsi="Times New Roman" w:ascii="Times New Roman"/>
          <w:b/>
          <w:sz w:val="24"/>
          <w:szCs w:val="24"/>
        </w:rPr>
        <w:t>. ugostiteljstvo jednostavno društvo s ograničenom odgovornošću za ug</w:t>
      </w:r>
      <w:r w:rsidR="00163E7F">
        <w:rPr>
          <w:rFonts w:hAnsi="Times New Roman" w:ascii="Times New Roman"/>
          <w:b/>
          <w:sz w:val="24"/>
          <w:szCs w:val="24"/>
        </w:rPr>
        <w:t>ostiteljstvo, trgovinu i usluge "u stečaju" Našice, J. Runjanina 7, OIB: 47007978227, MBS: 030207817</w:t>
      </w:r>
      <w:r w:rsidR="006720B3" w:rsidRPr="00163E7F">
        <w:rPr>
          <w:rFonts w:hAnsi="Times New Roman" w:ascii="Times New Roman"/>
          <w:b/>
          <w:sz w:val="24"/>
          <w:szCs w:val="24"/>
        </w:rPr>
        <w:t xml:space="preserve">, </w:t>
      </w:r>
      <w:r w:rsidRPr="00163E7F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163E7F">
        <w:rPr>
          <w:rStyle w:val="tabletextfield"/>
          <w:rFonts w:hAnsi="Times New Roman" w:ascii="Times New Roman"/>
          <w:sz w:val="24"/>
          <w:szCs w:val="24"/>
        </w:rPr>
        <w:t>8. studenog</w:t>
      </w:r>
      <w:r w:rsidR="001C570C" w:rsidRPr="00163E7F">
        <w:rPr>
          <w:rStyle w:val="tabletextfield"/>
          <w:rFonts w:hAnsi="Times New Roman" w:ascii="Times New Roman"/>
          <w:sz w:val="24"/>
          <w:szCs w:val="24"/>
        </w:rPr>
        <w:t xml:space="preserve"> 2018</w:t>
      </w:r>
      <w:r w:rsidR="006720B3" w:rsidRPr="00163E7F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163E7F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163E7F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163E7F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163E7F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1C570C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163E7F" w:rsidRPr="00163E7F">
        <w:rPr>
          <w:rFonts w:hAnsi="Times New Roman" w:ascii="Times New Roman"/>
          <w:b/>
          <w:sz w:val="24"/>
          <w:szCs w:val="24"/>
        </w:rPr>
        <w:t xml:space="preserve">stečajna masa iza </w:t>
      </w:r>
      <w:proofErr w:type="spellStart"/>
      <w:r w:rsidR="00163E7F" w:rsidRPr="00163E7F">
        <w:rPr>
          <w:rFonts w:hAnsi="Times New Roman" w:ascii="Times New Roman"/>
          <w:b/>
          <w:sz w:val="24"/>
          <w:szCs w:val="24"/>
        </w:rPr>
        <w:t>L.H</w:t>
      </w:r>
      <w:proofErr w:type="spellEnd"/>
      <w:r w:rsidR="00163E7F" w:rsidRPr="00163E7F">
        <w:rPr>
          <w:rFonts w:hAnsi="Times New Roman" w:ascii="Times New Roman"/>
          <w:b/>
          <w:sz w:val="24"/>
          <w:szCs w:val="24"/>
        </w:rPr>
        <w:t>. ugostiteljstvo jednostavno društvo s ograničenom odgovornošću za ug</w:t>
      </w:r>
      <w:r w:rsidR="00163E7F">
        <w:rPr>
          <w:rFonts w:hAnsi="Times New Roman" w:ascii="Times New Roman"/>
          <w:b/>
          <w:sz w:val="24"/>
          <w:szCs w:val="24"/>
        </w:rPr>
        <w:t>ostiteljstvo, trgovinu i usluge "u stečaju" Našice, J. Runjanina 7, OIB: 47007978227, MBS: 030207817</w:t>
      </w:r>
      <w:r w:rsidRPr="001C570C">
        <w:rPr>
          <w:rFonts w:hAnsi="Times New Roman" w:ascii="Times New Roman"/>
          <w:sz w:val="24"/>
          <w:szCs w:val="24"/>
        </w:rPr>
        <w:t>.</w:t>
      </w:r>
    </w:p>
    <w:p w:rsidRDefault="002B5DF6" w:rsidP="002B5DF6" w:rsidR="002B5DF6" w:rsidRPr="002B5DF6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>Obvezuje se stečajni upravitelj</w:t>
      </w:r>
      <w:r w:rsidRPr="00760D50">
        <w:rPr>
          <w:rFonts w:hAnsi="Times New Roman" w:ascii="Times New Roman"/>
          <w:sz w:val="24"/>
          <w:szCs w:val="24"/>
        </w:rPr>
        <w:t xml:space="preserve"> da završi sve poslove vezane za uredno zaključenje stečajnog postupka kao što su zatvaranje žiro računa stečajnog dužnika, izrada završnih izvješća te o tome podnijeti izvješće stečajnom sucu</w:t>
      </w:r>
      <w:r>
        <w:rPr>
          <w:rFonts w:hAnsi="Times New Roman" w:ascii="Times New Roman"/>
          <w:sz w:val="24"/>
          <w:szCs w:val="24"/>
        </w:rPr>
        <w:t xml:space="preserve">. </w:t>
      </w:r>
      <w:r w:rsidRPr="00760D50">
        <w:rPr>
          <w:rFonts w:hAnsi="Times New Roman" w:ascii="Times New Roman"/>
          <w:sz w:val="24"/>
          <w:szCs w:val="24"/>
        </w:rPr>
        <w:t xml:space="preserve"> </w:t>
      </w:r>
    </w:p>
    <w:p w:rsidRDefault="00366B2D" w:rsidP="00760D50" w:rsidR="007C72F7" w:rsidRPr="001C570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1C570C">
        <w:rPr>
          <w:rFonts w:hAnsi="Times New Roman" w:ascii="Times New Roman"/>
          <w:sz w:val="24"/>
          <w:szCs w:val="24"/>
        </w:rPr>
        <w:t>e-</w:t>
      </w:r>
      <w:r w:rsidRPr="001C570C">
        <w:rPr>
          <w:rFonts w:hAnsi="Times New Roman" w:ascii="Times New Roman"/>
          <w:sz w:val="24"/>
          <w:szCs w:val="24"/>
        </w:rPr>
        <w:t>oglasnoj ploči suda</w:t>
      </w:r>
      <w:r w:rsidR="009B5376" w:rsidRPr="001C570C">
        <w:rPr>
          <w:rFonts w:hAnsi="Times New Roman" w:ascii="Times New Roman"/>
          <w:sz w:val="24"/>
          <w:szCs w:val="24"/>
        </w:rPr>
        <w:t xml:space="preserve"> Trgovačkog suda u Osijeku</w:t>
      </w:r>
      <w:r w:rsidRPr="001C570C">
        <w:rPr>
          <w:rFonts w:hAnsi="Times New Roman" w:ascii="Times New Roman"/>
          <w:sz w:val="24"/>
          <w:szCs w:val="24"/>
        </w:rPr>
        <w:t>.</w:t>
      </w:r>
    </w:p>
    <w:p w:rsidRDefault="00366B2D" w:rsidP="00760D50" w:rsidR="00366B2D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60D50">
        <w:rPr>
          <w:rFonts w:hAnsi="Times New Roman" w:ascii="Times New Roman"/>
          <w:sz w:val="24"/>
          <w:szCs w:val="24"/>
        </w:rPr>
        <w:t>registru pravnih osoba Trgovačkog suda u Osijeku</w:t>
      </w:r>
      <w:r w:rsidRPr="00760D5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60D5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60D50">
        <w:rPr>
          <w:rFonts w:hAnsi="Times New Roman" w:ascii="Times New Roman"/>
          <w:sz w:val="24"/>
          <w:szCs w:val="24"/>
        </w:rPr>
        <w:t>pravnih osoba</w:t>
      </w:r>
      <w:r w:rsidR="004C178A" w:rsidRPr="00760D50">
        <w:rPr>
          <w:rFonts w:hAnsi="Times New Roman" w:ascii="Times New Roman"/>
          <w:sz w:val="24"/>
          <w:szCs w:val="24"/>
        </w:rPr>
        <w:t>.</w:t>
      </w:r>
    </w:p>
    <w:p w:rsidRDefault="0074522F" w:rsidP="00760D50" w:rsidR="0074522F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760D50" w:rsidR="002C1423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163E7F">
        <w:rPr>
          <w:rFonts w:hAnsi="Times New Roman" w:ascii="Times New Roman"/>
          <w:sz w:val="24"/>
          <w:szCs w:val="24"/>
        </w:rPr>
        <w:t>6</w:t>
      </w:r>
      <w:r w:rsidR="001C570C" w:rsidRPr="002E1AEF">
        <w:rPr>
          <w:rFonts w:hAnsi="Times New Roman" w:ascii="Times New Roman"/>
          <w:sz w:val="24"/>
          <w:szCs w:val="24"/>
        </w:rPr>
        <w:t xml:space="preserve"> </w:t>
      </w:r>
      <w:r w:rsidRPr="002E1AEF">
        <w:rPr>
          <w:rFonts w:hAnsi="Times New Roman" w:ascii="Times New Roman"/>
          <w:sz w:val="24"/>
          <w:szCs w:val="24"/>
        </w:rPr>
        <w:t>S</w:t>
      </w:r>
      <w:r w:rsidR="00F8588B" w:rsidRPr="002E1AEF">
        <w:rPr>
          <w:rFonts w:hAnsi="Times New Roman" w:ascii="Times New Roman"/>
          <w:sz w:val="24"/>
          <w:szCs w:val="24"/>
        </w:rPr>
        <w:t>t-</w:t>
      </w:r>
      <w:r w:rsidR="00751869">
        <w:rPr>
          <w:rFonts w:hAnsi="Times New Roman" w:ascii="Times New Roman"/>
          <w:sz w:val="24"/>
          <w:szCs w:val="24"/>
        </w:rPr>
        <w:t>547/17 od 15. svibnja 2018.</w:t>
      </w:r>
      <w:r w:rsidR="002E1AEF">
        <w:rPr>
          <w:rFonts w:hAnsi="Times New Roman" w:ascii="Times New Roman"/>
          <w:sz w:val="24"/>
          <w:szCs w:val="24"/>
        </w:rPr>
        <w:t xml:space="preserve"> g. otvoren je i</w:t>
      </w:r>
      <w:r w:rsidR="009139BF">
        <w:rPr>
          <w:rFonts w:hAnsi="Times New Roman" w:ascii="Times New Roman"/>
          <w:sz w:val="24"/>
          <w:szCs w:val="24"/>
        </w:rPr>
        <w:t xml:space="preserve"> zaključen </w:t>
      </w:r>
      <w:r w:rsidR="002E1AEF">
        <w:rPr>
          <w:rFonts w:hAnsi="Times New Roman" w:ascii="Times New Roman"/>
          <w:sz w:val="24"/>
          <w:szCs w:val="24"/>
        </w:rPr>
        <w:t xml:space="preserve">stečajni postupak nad dužnikom </w:t>
      </w:r>
      <w:proofErr w:type="spellStart"/>
      <w:r w:rsidR="00163E7F" w:rsidRPr="00163E7F">
        <w:rPr>
          <w:rFonts w:hAnsi="Times New Roman" w:ascii="Times New Roman"/>
          <w:b/>
          <w:sz w:val="24"/>
          <w:szCs w:val="24"/>
        </w:rPr>
        <w:t>L.H</w:t>
      </w:r>
      <w:proofErr w:type="spellEnd"/>
      <w:r w:rsidR="00163E7F" w:rsidRPr="00163E7F">
        <w:rPr>
          <w:rFonts w:hAnsi="Times New Roman" w:ascii="Times New Roman"/>
          <w:b/>
          <w:sz w:val="24"/>
          <w:szCs w:val="24"/>
        </w:rPr>
        <w:t>. ugostiteljstvo jednostavno društvo s ograničenom odgovornošću za ug</w:t>
      </w:r>
      <w:r w:rsidR="00163E7F">
        <w:rPr>
          <w:rFonts w:hAnsi="Times New Roman" w:ascii="Times New Roman"/>
          <w:b/>
          <w:sz w:val="24"/>
          <w:szCs w:val="24"/>
        </w:rPr>
        <w:t>ostiteljstvo, trgovinu i usluge Bilje.</w:t>
      </w:r>
    </w:p>
    <w:p w:rsidRDefault="009139BF" w:rsidP="00760D50" w:rsidR="0055193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E1AEF" w:rsidP="002E1AEF" w:rsidR="002E1AE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TS Osijek broj </w:t>
      </w:r>
      <w:proofErr w:type="spellStart"/>
      <w:r>
        <w:rPr>
          <w:rFonts w:hAnsi="Times New Roman" w:ascii="Times New Roman"/>
          <w:sz w:val="24"/>
          <w:szCs w:val="24"/>
        </w:rPr>
        <w:t>Tt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r w:rsidR="00751869">
        <w:rPr>
          <w:rFonts w:hAnsi="Times New Roman" w:ascii="Times New Roman"/>
          <w:sz w:val="24"/>
          <w:szCs w:val="24"/>
        </w:rPr>
        <w:t>18/4263-2 od 10. kolovoza 2018</w:t>
      </w:r>
      <w:r>
        <w:rPr>
          <w:rFonts w:hAnsi="Times New Roman" w:ascii="Times New Roman"/>
          <w:sz w:val="24"/>
          <w:szCs w:val="24"/>
        </w:rPr>
        <w:t>. g. brisan je navedeni dužnik iz registra pravnih osoba Trgovačkog suda u Osijeku nakon zaključenja stečajnog postupka.</w:t>
      </w:r>
    </w:p>
    <w:p w:rsidRDefault="002E1AEF" w:rsidP="00760D50" w:rsidR="002E1AE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E1AEF" w:rsidP="00760D50" w:rsidR="009139B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Na prijedlog stečajnog upravitelja p</w:t>
      </w:r>
      <w:r w:rsidR="009139BF">
        <w:rPr>
          <w:rFonts w:hAnsi="Times New Roman" w:ascii="Times New Roman"/>
          <w:sz w:val="24"/>
          <w:szCs w:val="24"/>
        </w:rPr>
        <w:t>ravomoćnim Rješenjem Trgovačkog suda u Osijeku broj</w:t>
      </w:r>
      <w:r>
        <w:rPr>
          <w:rFonts w:hAnsi="Times New Roman" w:ascii="Times New Roman"/>
          <w:sz w:val="24"/>
          <w:szCs w:val="24"/>
        </w:rPr>
        <w:t xml:space="preserve"> 6</w:t>
      </w:r>
      <w:r w:rsidR="009139BF">
        <w:rPr>
          <w:rFonts w:hAnsi="Times New Roman" w:ascii="Times New Roman"/>
          <w:sz w:val="24"/>
          <w:szCs w:val="24"/>
        </w:rPr>
        <w:t xml:space="preserve"> St-</w:t>
      </w:r>
      <w:r w:rsidR="00751869">
        <w:rPr>
          <w:rFonts w:hAnsi="Times New Roman" w:ascii="Times New Roman"/>
          <w:sz w:val="24"/>
          <w:szCs w:val="24"/>
        </w:rPr>
        <w:t>547/17 od 2. srpnja 2018</w:t>
      </w:r>
      <w:r w:rsidR="001C570C">
        <w:rPr>
          <w:rFonts w:hAnsi="Times New Roman" w:ascii="Times New Roman"/>
          <w:sz w:val="24"/>
          <w:szCs w:val="24"/>
        </w:rPr>
        <w:t>. g.</w:t>
      </w:r>
      <w:r w:rsidR="009139BF">
        <w:rPr>
          <w:rFonts w:hAnsi="Times New Roman" w:ascii="Times New Roman"/>
          <w:sz w:val="24"/>
          <w:szCs w:val="24"/>
        </w:rPr>
        <w:t xml:space="preserve"> određen je nastavak stečajnog postupka nad stečajnom masom iza </w:t>
      </w:r>
      <w:proofErr w:type="spellStart"/>
      <w:r w:rsidR="00751869" w:rsidRPr="00163E7F">
        <w:rPr>
          <w:rFonts w:hAnsi="Times New Roman" w:ascii="Times New Roman"/>
          <w:b/>
          <w:sz w:val="24"/>
          <w:szCs w:val="24"/>
        </w:rPr>
        <w:t>L.H</w:t>
      </w:r>
      <w:proofErr w:type="spellEnd"/>
      <w:r w:rsidR="00751869" w:rsidRPr="00163E7F">
        <w:rPr>
          <w:rFonts w:hAnsi="Times New Roman" w:ascii="Times New Roman"/>
          <w:b/>
          <w:sz w:val="24"/>
          <w:szCs w:val="24"/>
        </w:rPr>
        <w:t>. ugostiteljstvo jednostavno društvo s ograničenom odgovornošću za ug</w:t>
      </w:r>
      <w:r w:rsidR="00751869">
        <w:rPr>
          <w:rFonts w:hAnsi="Times New Roman" w:ascii="Times New Roman"/>
          <w:b/>
          <w:sz w:val="24"/>
          <w:szCs w:val="24"/>
        </w:rPr>
        <w:t xml:space="preserve">ostiteljstvo, trgovinu i usluge "u stečaju" Našice, J. Runjanina 7, OIB: 47007978227, MBS: 030207817 </w:t>
      </w:r>
      <w:r>
        <w:rPr>
          <w:rFonts w:hAnsi="Times New Roman" w:ascii="Times New Roman"/>
          <w:color w:val="000000"/>
          <w:sz w:val="24"/>
          <w:szCs w:val="24"/>
        </w:rPr>
        <w:t xml:space="preserve">radi naknadno pronađene imovine koja je u cijelosti unovčena </w:t>
      </w:r>
      <w:r w:rsidR="00751869">
        <w:rPr>
          <w:rFonts w:hAnsi="Times New Roman" w:ascii="Times New Roman"/>
          <w:color w:val="000000"/>
          <w:sz w:val="24"/>
          <w:szCs w:val="24"/>
        </w:rPr>
        <w:t>dana 3.9.2018. g. kada je naplaćen povrat jamčevine u iznosu od 27.129,95 kn.</w:t>
      </w:r>
      <w:r w:rsidR="00751869">
        <w:rPr>
          <w:rFonts w:hAnsi="Times New Roman" w:ascii="Times New Roman"/>
          <w:sz w:val="24"/>
          <w:szCs w:val="24"/>
        </w:rPr>
        <w:t xml:space="preserve"> </w:t>
      </w:r>
    </w:p>
    <w:p w:rsidRDefault="002E1AEF" w:rsidP="00760D50" w:rsidR="002E1AE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139BF">
        <w:rPr>
          <w:rFonts w:hAnsi="Times New Roman" w:ascii="Times New Roman"/>
          <w:sz w:val="24"/>
          <w:szCs w:val="24"/>
        </w:rPr>
        <w:tab/>
      </w:r>
    </w:p>
    <w:p w:rsidRDefault="009139BF" w:rsidP="002E1AEF" w:rsidR="00751869" w:rsidRPr="0075186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751869">
        <w:rPr>
          <w:rFonts w:hAnsi="Times New Roman" w:ascii="Times New Roman"/>
          <w:sz w:val="24"/>
          <w:szCs w:val="24"/>
        </w:rPr>
        <w:t>7. studenog</w:t>
      </w:r>
      <w:r w:rsidR="002E1AEF">
        <w:rPr>
          <w:rFonts w:hAnsi="Times New Roman" w:ascii="Times New Roman"/>
          <w:sz w:val="24"/>
          <w:szCs w:val="24"/>
        </w:rPr>
        <w:t xml:space="preserve"> 2018. g. stečajni upravitelj podnio</w:t>
      </w:r>
      <w:r w:rsidR="00751869">
        <w:rPr>
          <w:rFonts w:hAnsi="Times New Roman" w:ascii="Times New Roman"/>
          <w:sz w:val="24"/>
          <w:szCs w:val="24"/>
        </w:rPr>
        <w:t xml:space="preserve"> je prijedlog za zaključenje stečajnog postupka nad </w:t>
      </w:r>
      <w:r w:rsidR="00751869" w:rsidRPr="00751869">
        <w:rPr>
          <w:rFonts w:hAnsi="Times New Roman" w:ascii="Times New Roman"/>
          <w:sz w:val="24"/>
          <w:szCs w:val="24"/>
        </w:rPr>
        <w:t xml:space="preserve">stečajnom masom iza </w:t>
      </w:r>
      <w:proofErr w:type="spellStart"/>
      <w:r w:rsidR="00751869" w:rsidRPr="00751869">
        <w:rPr>
          <w:rFonts w:hAnsi="Times New Roman" w:ascii="Times New Roman"/>
          <w:sz w:val="24"/>
          <w:szCs w:val="24"/>
        </w:rPr>
        <w:t>L.H</w:t>
      </w:r>
      <w:proofErr w:type="spellEnd"/>
      <w:r w:rsidR="00751869" w:rsidRPr="00751869">
        <w:rPr>
          <w:rFonts w:hAnsi="Times New Roman" w:ascii="Times New Roman"/>
          <w:sz w:val="24"/>
          <w:szCs w:val="24"/>
        </w:rPr>
        <w:t>. ugostiteljstvo jednostavno društvo s ograničenom odgovornošću za ugostiteljstvo, trgovinu i usluge "u stečaju" Našice, J. Runjanina 7, OIB: 47007978227, MBS: 030207817 navodeći da je stanje na žiro računu dužnika 26.901,34 kn na dan 2.11.2018. g. nakon podmirenja naknade banci te troškova izrade pečata a da troškovi postupka koji će teretiti stečajnu masu iznose ukupno 8.355,39 kn na ime nagrade stečajnom upravitelju, knjigovodstveni servis i poštarina a da se preostali iznos prenese u Fond za pokriće troškova stečajnog postupka.</w:t>
      </w:r>
    </w:p>
    <w:p w:rsidRDefault="00751869" w:rsidP="002E1AEF" w:rsidR="00751869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2E1AEF" w:rsidP="002E1AEF" w:rsidR="002E1AE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1AEF" w:rsidP="002E1AEF" w:rsidR="00015ABD">
      <w:pPr>
        <w:pStyle w:val="Bezproreda"/>
        <w:tabs>
          <w:tab w:pos="525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valjalo je sukladno čl. 289 st. 8 SZ odlučiti kao u izreci.</w:t>
      </w:r>
    </w:p>
    <w:p w:rsidRDefault="002E1AEF" w:rsidP="002E1AEF" w:rsidR="002E1AEF" w:rsidRPr="00760D50">
      <w:pPr>
        <w:pStyle w:val="Bezproreda"/>
        <w:tabs>
          <w:tab w:pos="525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870FD" w:rsidP="00760D50" w:rsidR="00D870F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1C570C" w:rsidR="00417A2B" w:rsidRPr="00760D50">
      <w:pPr>
        <w:pStyle w:val="Bezproreda"/>
        <w:tabs>
          <w:tab w:pos="4536" w:val="center"/>
          <w:tab w:pos="645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 w:rsidR="00751869">
        <w:rPr>
          <w:rFonts w:hAnsi="Times New Roman" w:ascii="Times New Roman"/>
          <w:sz w:val="24"/>
          <w:szCs w:val="24"/>
        </w:rPr>
        <w:t>8. studenog</w:t>
      </w:r>
      <w:r w:rsidR="001C570C">
        <w:rPr>
          <w:rFonts w:hAnsi="Times New Roman" w:ascii="Times New Roman"/>
          <w:sz w:val="24"/>
          <w:szCs w:val="24"/>
        </w:rPr>
        <w:t xml:space="preserve"> 2018.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62BD" w:rsidP="00760D50" w:rsidR="009E62BD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62BD" w:rsidP="00760D50" w:rsidR="009E62BD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751869">
        <w:rPr>
          <w:rFonts w:hAnsi="Times New Roman" w:ascii="Times New Roman"/>
          <w:sz w:val="24"/>
          <w:szCs w:val="24"/>
        </w:rPr>
        <w:t>Zvonko Tomljanović, Našice, J. Runjanina 7</w:t>
      </w:r>
    </w:p>
    <w:p w:rsidRDefault="002E1AEF" w:rsidP="00760D50" w:rsidR="002E1AEF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– nakon pravomoćnosti</w:t>
      </w:r>
    </w:p>
    <w:p w:rsidRDefault="002E1AEF" w:rsidP="00760D50" w:rsidR="002E1AEF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E5438B" w:rsidP="00760D50" w:rsidR="001C570C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>e-oglasna ploča suda</w:t>
      </w:r>
      <w:r w:rsidR="002A1710" w:rsidRPr="001C570C">
        <w:rPr>
          <w:rFonts w:hAnsi="Times New Roman" w:ascii="Times New Roman"/>
          <w:sz w:val="24"/>
          <w:szCs w:val="24"/>
        </w:rPr>
        <w:t xml:space="preserve"> uz </w:t>
      </w:r>
      <w:r w:rsidR="003E1C34">
        <w:rPr>
          <w:rFonts w:hAnsi="Times New Roman" w:ascii="Times New Roman"/>
          <w:sz w:val="24"/>
          <w:szCs w:val="24"/>
        </w:rPr>
        <w:t>podnesak st. uprav. od 7.11.2018. g. – u spisu</w:t>
      </w:r>
      <w:r w:rsidR="002A1710" w:rsidRPr="001C570C">
        <w:rPr>
          <w:rFonts w:hAnsi="Times New Roman" w:ascii="Times New Roman"/>
          <w:sz w:val="24"/>
          <w:szCs w:val="24"/>
        </w:rPr>
        <w:t xml:space="preserve"> </w:t>
      </w:r>
    </w:p>
    <w:p w:rsidRDefault="00E5438B" w:rsidP="00760D50" w:rsidR="00E5438B" w:rsidRPr="001C570C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>K-</w:t>
      </w:r>
      <w:r w:rsidR="003E1C34">
        <w:rPr>
          <w:rFonts w:hAnsi="Times New Roman" w:ascii="Times New Roman"/>
          <w:sz w:val="24"/>
          <w:szCs w:val="24"/>
        </w:rPr>
        <w:t>8.12.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D72046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F81" w:rsidP="00ED0F94" w:rsidR="007D6F81">
      <w:pPr>
        <w:spacing w:lineRule="auto" w:line="240" w:after="0"/>
      </w:pPr>
      <w:r>
        <w:separator/>
      </w:r>
    </w:p>
  </w:endnote>
  <w:endnote w:id="0" w:type="continuationSeparator">
    <w:p w:rsidRDefault="007D6F81" w:rsidP="00ED0F94" w:rsidR="007D6F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F81" w:rsidP="00ED0F94" w:rsidR="007D6F81">
      <w:pPr>
        <w:spacing w:lineRule="auto" w:line="240" w:after="0"/>
      </w:pPr>
      <w:r>
        <w:separator/>
      </w:r>
    </w:p>
  </w:footnote>
  <w:footnote w:id="0" w:type="continuationSeparator">
    <w:p w:rsidRDefault="007D6F81" w:rsidP="00ED0F94" w:rsidR="007D6F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2046">
      <w:rPr>
        <w:noProof/>
      </w:rPr>
      <w:t>2</w:t>
    </w:r>
    <w:r>
      <w:fldChar w:fldCharType="end"/>
    </w:r>
  </w:p>
  <w:p w:rsidRDefault="007C72F7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163E7F">
      <w:rPr>
        <w:rFonts w:hAnsi="Times New Roman" w:ascii="Times New Roman"/>
        <w:sz w:val="24"/>
        <w:szCs w:val="24"/>
      </w:rPr>
      <w:t>547/17-</w:t>
    </w:r>
    <w:r w:rsidR="003E1C34">
      <w:rPr>
        <w:rFonts w:hAnsi="Times New Roman" w:ascii="Times New Roman"/>
        <w:sz w:val="24"/>
        <w:szCs w:val="24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3"/>
  </w:num>
  <w:num w:numId="6">
    <w:abstractNumId w:val="24"/>
  </w:num>
  <w:num w:numId="7">
    <w:abstractNumId w:val="21"/>
  </w:num>
  <w:num w:numId="8">
    <w:abstractNumId w:val="27"/>
  </w:num>
  <w:num w:numId="9">
    <w:abstractNumId w:val="8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2"/>
  </w:num>
  <w:num w:numId="18">
    <w:abstractNumId w:val="17"/>
  </w:num>
  <w:num w:numId="19">
    <w:abstractNumId w:val="26"/>
  </w:num>
  <w:num w:numId="20">
    <w:abstractNumId w:val="4"/>
  </w:num>
  <w:num w:numId="21">
    <w:abstractNumId w:val="6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3E7F"/>
    <w:rsid w:val="00166691"/>
    <w:rsid w:val="00170010"/>
    <w:rsid w:val="00176CCF"/>
    <w:rsid w:val="00180EFF"/>
    <w:rsid w:val="001B1092"/>
    <w:rsid w:val="001C570C"/>
    <w:rsid w:val="001D3593"/>
    <w:rsid w:val="001E2A3D"/>
    <w:rsid w:val="001F45C5"/>
    <w:rsid w:val="002442EC"/>
    <w:rsid w:val="00273331"/>
    <w:rsid w:val="002A1710"/>
    <w:rsid w:val="002B5DF6"/>
    <w:rsid w:val="002C1423"/>
    <w:rsid w:val="002C41A8"/>
    <w:rsid w:val="002E1AEF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E1C34"/>
    <w:rsid w:val="003F3EB6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B050A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5D2EE9"/>
    <w:rsid w:val="00611A21"/>
    <w:rsid w:val="00651763"/>
    <w:rsid w:val="006639B4"/>
    <w:rsid w:val="006720B3"/>
    <w:rsid w:val="0067569E"/>
    <w:rsid w:val="00682B77"/>
    <w:rsid w:val="006A1059"/>
    <w:rsid w:val="006C4385"/>
    <w:rsid w:val="0074522F"/>
    <w:rsid w:val="00751869"/>
    <w:rsid w:val="00752475"/>
    <w:rsid w:val="00760D50"/>
    <w:rsid w:val="007833E9"/>
    <w:rsid w:val="007B6948"/>
    <w:rsid w:val="007C72F7"/>
    <w:rsid w:val="007D6F81"/>
    <w:rsid w:val="0081116B"/>
    <w:rsid w:val="0081138D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139BF"/>
    <w:rsid w:val="0093701A"/>
    <w:rsid w:val="0095694F"/>
    <w:rsid w:val="0097707D"/>
    <w:rsid w:val="00985B1F"/>
    <w:rsid w:val="00985F74"/>
    <w:rsid w:val="009A0499"/>
    <w:rsid w:val="009B5376"/>
    <w:rsid w:val="009D4867"/>
    <w:rsid w:val="009E62BD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2046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628C0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0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0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0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0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0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0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0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0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0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0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1. lipnja 2018.</izvorni_sadrzaj>
    <derivirana_varijabla naziv="DomainObject.Predmet.OdlukaRjesenje.DatumPravomocnosti_1">1. lipnja 2018.</derivirana_varijabla>
  </DomainObject.Predmet.OdlukaRjesenje.DatumPravomocnosti>
  <DomainObject.Predmet.OdlukaRjesenje.Oznaka>
    <izvorni_sadrzaj>St-547/2017-21</izvorni_sadrzaj>
    <derivirana_varijabla naziv="DomainObject.Predmet.OdlukaRjesenje.Oznaka_1">St-547/2017-21</derivirana_varijabla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St-547/2017-24</izvorni_sadrzaj>
    <derivirana_varijabla naziv="DomainObject.PredzadnjaOdlukaIzPredmeta.Oznaka_1">St-547/2017-24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8A1EB-CAE8-4F0A-B0E1-6EB8BFBA3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509</properties:Words>
  <properties:Characters>2785</properties:Characters>
  <properties:Lines>112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2018-11-08T10:00:00Z</dcterms:created>
  <dc:creator>Blanka</dc:creator>
  <cp:lastModifiedBy>Danijela Sekulić</cp:lastModifiedBy>
  <cp:lastPrinted>2018-11-08T10:07:00Z</cp:lastPrinted>
  <dcterms:modified xmlns:xsi="http://www.w3.org/2001/XMLSchema-instance" xsi:type="dcterms:W3CDTF">2018-11-08T10:24:00Z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(iza L.H. čl. 289 SZ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