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8ce6" w14:paraId="2cf8ce6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EB4EE2">
        <w:rPr>
          <w:color w:val="000000"/>
        </w:rPr>
        <w:t xml:space="preserve">FINALE 2009 društvo s ograničenom odgovornošću za trgovinu, ugostiteljstvo i usluge " u stečaju ", skraćena tvrtka: FINALE 2009 d.o.o. „u stečaju“, Nova Gradiška, </w:t>
      </w:r>
      <w:proofErr w:type="spellStart"/>
      <w:r w:rsidR="00EB4EE2">
        <w:rPr>
          <w:color w:val="000000"/>
        </w:rPr>
        <w:t>Reljkovićeva</w:t>
      </w:r>
      <w:proofErr w:type="spellEnd"/>
      <w:r w:rsidR="00EB4EE2">
        <w:rPr>
          <w:color w:val="000000"/>
        </w:rPr>
        <w:t xml:space="preserve"> 30A, OIB: 99138697543</w:t>
      </w:r>
      <w:r>
        <w:t xml:space="preserve">, dana </w:t>
      </w:r>
      <w:r w:rsidR="00EB4EE2">
        <w:t>20. studenog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0F50B5">
        <w:rPr>
          <w:color w:val="000000"/>
        </w:rPr>
        <w:t>IRMI</w:t>
      </w:r>
      <w:r w:rsidR="007025D2">
        <w:rPr>
          <w:color w:val="000000"/>
        </w:rPr>
        <w:t xml:space="preserve"> SELMANI iz Nove Gradiške,  </w:t>
      </w:r>
      <w:proofErr w:type="spellStart"/>
      <w:r w:rsidR="007025D2">
        <w:rPr>
          <w:color w:val="000000"/>
        </w:rPr>
        <w:t>Reljkovićeva</w:t>
      </w:r>
      <w:proofErr w:type="spellEnd"/>
      <w:r w:rsidR="007025D2">
        <w:rPr>
          <w:color w:val="000000"/>
        </w:rPr>
        <w:t xml:space="preserve"> 30 A, OIB 09396864067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027ADB" w:rsidP="000F50B5" w:rsidR="000F50B5">
      <w:pPr>
        <w:pStyle w:val="Bezproreda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>
        <w:t xml:space="preserve"> </w:t>
      </w:r>
      <w:r>
        <w:tab/>
      </w:r>
      <w:r>
        <w:tab/>
      </w:r>
      <w:r w:rsidR="000F50B5">
        <w:rPr>
          <w:rFonts w:hAnsi="Times New Roman" w:ascii="Times New Roman"/>
          <w:color w:val="000000"/>
          <w:sz w:val="24"/>
          <w:szCs w:val="24"/>
          <w:lang w:val="hr-HR"/>
        </w:rPr>
        <w:t xml:space="preserve">5. suvlasnički dio od 1/3 suvlasničkog dijela nekretnina  upisanih u </w:t>
      </w:r>
      <w:proofErr w:type="spellStart"/>
      <w:r w:rsidR="000F50B5">
        <w:rPr>
          <w:rFonts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0F50B5">
        <w:rPr>
          <w:rFonts w:hAnsi="Times New Roman" w:ascii="Times New Roman"/>
          <w:color w:val="000000"/>
          <w:sz w:val="24"/>
          <w:szCs w:val="24"/>
          <w:lang w:val="hr-HR"/>
        </w:rPr>
        <w:t>. 1315 k.o.Nova Gradiška i to:</w:t>
      </w:r>
    </w:p>
    <w:p w:rsidRDefault="000F50B5" w:rsidP="000F50B5" w:rsidR="000F50B5">
      <w:pPr>
        <w:pStyle w:val="Bezproreda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</w:p>
    <w:p w:rsidRDefault="000F50B5" w:rsidP="000F50B5" w:rsidR="00490F6D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-   kč.br.2921/2 - zgrada - lokal u </w:t>
      </w:r>
      <w:proofErr w:type="spellStart"/>
      <w:r>
        <w:rPr>
          <w:color w:val="000000"/>
        </w:rPr>
        <w:t>Reljkovićevoj</w:t>
      </w:r>
      <w:proofErr w:type="spellEnd"/>
      <w:r>
        <w:rPr>
          <w:color w:val="000000"/>
        </w:rPr>
        <w:t xml:space="preserve"> ulici broj 30 sa </w:t>
      </w:r>
      <w:smartTag w:element="metricconverter" w:uri="urn:schemas-microsoft-com:office:smarttags">
        <w:smartTagPr>
          <w:attr w:val="68 m2" w:name="ProductID"/>
        </w:smartTagPr>
        <w:r>
          <w:rPr>
            <w:color w:val="000000"/>
          </w:rPr>
          <w:t>68 m2</w:t>
        </w:r>
      </w:smartTag>
      <w:r w:rsidR="00490F6D">
        <w:t xml:space="preserve">. </w:t>
      </w:r>
    </w:p>
    <w:p w:rsidRDefault="00027ADB" w:rsidP="00490F6D" w:rsidR="00027ADB">
      <w:pPr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0F50B5">
        <w:t>352/2012-218</w:t>
      </w:r>
      <w:r>
        <w:t xml:space="preserve"> od </w:t>
      </w:r>
      <w:r w:rsidR="000F50B5">
        <w:t>16. listopada</w:t>
      </w:r>
      <w:r w:rsidR="00490F6D">
        <w:t xml:space="preserve"> 2018</w:t>
      </w:r>
      <w:r>
        <w:t xml:space="preserve">. godine pravomoćno je dana </w:t>
      </w:r>
      <w:r w:rsidR="00AC15D7">
        <w:t>03. studenog</w:t>
      </w:r>
      <w:r w:rsidR="007200AE" w:rsidRPr="007200AE">
        <w:t xml:space="preserve"> 2018</w:t>
      </w:r>
      <w:r>
        <w:t xml:space="preserve">. godine, a kupac </w:t>
      </w:r>
      <w:r w:rsidR="00531055">
        <w:rPr>
          <w:color w:val="000000"/>
        </w:rPr>
        <w:t xml:space="preserve">IRMA SELMANI iz Nove Gradiške,  </w:t>
      </w:r>
      <w:proofErr w:type="spellStart"/>
      <w:r w:rsidR="00531055">
        <w:rPr>
          <w:color w:val="000000"/>
        </w:rPr>
        <w:t>Reljkovićeva</w:t>
      </w:r>
      <w:proofErr w:type="spellEnd"/>
      <w:r w:rsidR="00531055">
        <w:rPr>
          <w:color w:val="000000"/>
        </w:rPr>
        <w:t xml:space="preserve"> 30 A, OIB 09396864067</w:t>
      </w:r>
      <w:r w:rsidR="006543C3">
        <w:t>, uplatila</w:t>
      </w:r>
      <w:r>
        <w:t xml:space="preserve"> je u roku </w:t>
      </w:r>
      <w:proofErr w:type="spellStart"/>
      <w:r>
        <w:t>kupovninu</w:t>
      </w:r>
      <w:proofErr w:type="spellEnd"/>
      <w:r>
        <w:t xml:space="preserve"> u iznosu od </w:t>
      </w:r>
      <w:r w:rsidR="00D37634">
        <w:t>12.000,00</w:t>
      </w:r>
      <w:r w:rsidR="00786C9D">
        <w:t xml:space="preserve"> </w:t>
      </w:r>
      <w:r>
        <w:t>Kn, pa je na temelju odredbe čl.</w:t>
      </w:r>
      <w:r w:rsidR="007025D2">
        <w:t xml:space="preserve"> </w:t>
      </w:r>
      <w:r w:rsidR="00D21C4C">
        <w:t>164. Stečajnog zakona (NN 44/96 i dr.) u svezi odredbe čl. 441. st. 1</w:t>
      </w:r>
      <w:r w:rsidR="00F05D40">
        <w:t>.</w:t>
      </w:r>
      <w:r>
        <w:t xml:space="preserve"> Stečajnog zakona ( NN 71/15</w:t>
      </w:r>
      <w:r w:rsidR="00900BA5">
        <w:t>, 104/17</w:t>
      </w:r>
      <w:r>
        <w:t xml:space="preserve"> ) i uz  primjenu odredbe čl. </w:t>
      </w:r>
      <w:smartTag w:element="metricconverter" w:uri="urn:schemas-microsoft-com:office:smarttags">
        <w:smartTagPr>
          <w:attr w:val="108. st" w:name="ProductID"/>
        </w:smartTagPr>
        <w:r>
          <w:t>108. st</w:t>
        </w:r>
      </w:smartTag>
      <w:r>
        <w:t>. 4 Ovršnog zakona (NN 112/12, 25/13 i 93/14)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>
      <w:pPr>
        <w:jc w:val="center"/>
      </w:pPr>
      <w:r>
        <w:t xml:space="preserve">U Slavonskom Brodu, </w:t>
      </w:r>
      <w:r w:rsidR="00BE4F45">
        <w:t>20. studenog</w:t>
      </w:r>
      <w:r w:rsidR="00490F6D">
        <w:t xml:space="preserve"> 2018</w:t>
      </w:r>
      <w:r>
        <w:t>. godine</w:t>
      </w:r>
    </w:p>
    <w:p w:rsidRDefault="00704A5A" w:rsidP="00027ADB" w:rsidR="00704A5A">
      <w:pPr>
        <w:jc w:val="center"/>
      </w:pPr>
    </w:p>
    <w:p w:rsidRDefault="00027ADB" w:rsidP="00D21C4C" w:rsidR="00704A5A" w:rsidRPr="00704A5A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</w:t>
      </w:r>
      <w:r w:rsidR="00EE023F">
        <w:rPr>
          <w:lang w:eastAsia="en-US"/>
        </w:rPr>
        <w:t xml:space="preserve">   </w:t>
      </w:r>
      <w:r w:rsidR="00704A5A">
        <w:rPr>
          <w:lang w:eastAsia="en-US"/>
        </w:rPr>
        <w:t xml:space="preserve">  Mirna Vujčić</w:t>
      </w: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AC15D7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56D" w:rsidP="007200AE" w:rsidR="008C456D">
      <w:r>
        <w:separator/>
      </w:r>
    </w:p>
  </w:endnote>
  <w:endnote w:id="0" w:type="continuationSeparator">
    <w:p w:rsidRDefault="008C456D" w:rsidP="007200AE" w:rsidR="008C4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56D" w:rsidP="007200AE" w:rsidR="008C456D">
      <w:r>
        <w:separator/>
      </w:r>
    </w:p>
  </w:footnote>
  <w:footnote w:id="0" w:type="continuationSeparator">
    <w:p w:rsidRDefault="008C456D" w:rsidP="007200AE" w:rsidR="008C45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EE2" w:rsidP="007200AE" w:rsidR="007200AE">
    <w:pPr>
      <w:pStyle w:val="Zaglavlje"/>
      <w:jc w:val="right"/>
    </w:pPr>
    <w:r>
      <w:rPr>
        <w:b/>
      </w:rPr>
      <w:t>Broj:7/ St-352</w:t>
    </w:r>
    <w:r w:rsidR="007200AE">
      <w:rPr>
        <w:b/>
      </w:rPr>
      <w:t>/201</w:t>
    </w:r>
    <w:r>
      <w:rPr>
        <w:b/>
      </w:rPr>
      <w:t>2</w:t>
    </w:r>
    <w:r w:rsidR="007200AE">
      <w:rPr>
        <w:b/>
      </w:rPr>
      <w:t>-</w:t>
    </w:r>
    <w:r>
      <w:rPr>
        <w:b/>
      </w:rPr>
      <w:t>224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0F50B5"/>
    <w:rsid w:val="00490F6D"/>
    <w:rsid w:val="00531055"/>
    <w:rsid w:val="005316C5"/>
    <w:rsid w:val="00540D21"/>
    <w:rsid w:val="00556478"/>
    <w:rsid w:val="006543C3"/>
    <w:rsid w:val="006F66EB"/>
    <w:rsid w:val="007025D2"/>
    <w:rsid w:val="00704A5A"/>
    <w:rsid w:val="007200AE"/>
    <w:rsid w:val="00786C9D"/>
    <w:rsid w:val="007B5FF1"/>
    <w:rsid w:val="00813BD2"/>
    <w:rsid w:val="00855492"/>
    <w:rsid w:val="008C456D"/>
    <w:rsid w:val="00900BA5"/>
    <w:rsid w:val="00AC15D7"/>
    <w:rsid w:val="00BE4F45"/>
    <w:rsid w:val="00D21C4C"/>
    <w:rsid w:val="00D37634"/>
    <w:rsid w:val="00DB052E"/>
    <w:rsid w:val="00E62345"/>
    <w:rsid w:val="00EB4EE2"/>
    <w:rsid w:val="00EE023F"/>
    <w:rsid w:val="00F05D40"/>
    <w:rsid w:val="00F2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0F50B5"/>
    <w:pPr>
      <w:spacing w:lineRule="auto" w:line="240" w:after="0"/>
    </w:pPr>
    <w:rPr>
      <w:rFonts w:cs="Times New Roman" w:eastAsia="Calibri" w:hAnsi="Calibri" w:ascii="Calibri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6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8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8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8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8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0F50B5"/>
    <w:pPr>
      <w:spacing w:after="0" w:line="240" w:lineRule="auto"/>
    </w:pPr>
    <w:rPr>
      <w:rFonts w:ascii="Calibri" w:cs="Times New Roman" w:eastAsia="Calibri" w:hAnsi="Calibri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6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8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8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8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8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2012.</izvorni_sadrzaj>
    <derivirana_varijabla naziv="DomainObject.Predmet.DatumOsnivanja_1">16.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St-352/2012</izvorni_sadrzaj>
    <derivirana_varijabla naziv="DomainObject.Predmet.OznakaBroj_1">St-352/2012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 dio kod Dubi,  III i IV</izvorni_sadrzaj>
    <derivirana_varijabla naziv="DomainObject.Predmet.PrimjedbaSuca_1">I i II  dio kod Dubi,  III i IV</derivirana_varijabla>
  </DomainObject.Predmet.PrimjedbaSuca>
  <DomainObject.Predmet.ProtustrankaFormated>
    <izvorni_sadrzaj>  FINALE 2009 društvo s ograničenom odgovornošću za trgovinu, ugostiteljstvo i usluge " u stečaju "</izvorni_sadrzaj>
    <derivirana_varijabla naziv="DomainObject.Predmet.ProtustrankaFormated_1">  FINALE 2009 društvo s ograničenom odgovornošću za trgovinu, ugostiteljstvo i usluge " u stečaju "</derivirana_varijabla>
  </DomainObject.Predmet.ProtustrankaFormated>
  <DomainObject.Predmet.ProtustrankaFormatedOIB>
    <izvorni_sadrzaj>  FINALE 2009 društvo s ograničenom odgovornošću za trgovinu, ugostiteljstvo i usluge " u stečaju ", OIB 99138697543</izvorni_sadrzaj>
    <derivirana_varijabla naziv="DomainObject.Predmet.ProtustrankaFormatedOIB_1">  FINALE 2009 društvo s ograničenom odgovornošću za trgovinu, ugostiteljstvo i usluge " u stečaju ", OIB 99138697543</derivirana_varijabla>
  </DomainObject.Predmet.ProtustrankaFormatedOIB>
  <DomainObject.Predmet.ProtustrankaFormatedWithAdress>
    <izvorni_sadrzaj> FINALE 2009 društvo s ograničenom odgovornošću za trgovinu, ugostiteljstvo i usluge " u stečaju ", Reljkovićeva 30 A , 35400 Nova Gradiška</izvorni_sadrzaj>
    <derivirana_varijabla naziv="DomainObject.Predmet.ProtustrankaFormatedWithAdress_1"> FINALE 2009 društvo s ograničenom odgovornošću za trgovinu, ugostiteljstvo i usluge " u stečaju ", Reljkovićeva 30 A , 35400 Nova Gradiška</derivirana_varijabla>
  </DomainObject.Predmet.ProtustrankaFormatedWithAdress>
  <DomainObject.Predmet.ProtustrankaFormatedWithAdressOIB>
    <izvorni_sadrzaj> FINALE 2009 društvo s ograničenom odgovornošću za trgovinu, ugostiteljstvo i usluge " u stečaju ", OIB 99138697543, Reljkovićeva 30 A , 35400 Nova Gradiška</izvorni_sadrzaj>
    <derivirana_varijabla naziv="DomainObject.Predmet.ProtustrankaFormatedWithAdressOIB_1"> FINALE 2009 društvo s ograničenom odgovornošću za trgovinu, ugostiteljstvo i usluge " u stečaju ", OIB 99138697543, Reljkovićeva 30 A , 35400 Nova Gradiška</derivirana_varijabla>
  </DomainObject.Predmet.ProtustrankaFormatedWithAdressOIB>
  <DomainObject.Predmet.ProtustrankaWithAdress>
    <izvorni_sadrzaj>FINALE 2009 društvo s ograničenom odgovornošću za trgovinu, ugostiteljstvo i usluge " u stečaju " Reljkovićeva 30 A , 35400 Nova Gradiška</izvorni_sadrzaj>
    <derivirana_varijabla naziv="DomainObject.Predmet.ProtustrankaWithAdress_1">FINALE 2009 društvo s ograničenom odgovornošću za trgovinu, ugostiteljstvo i usluge " u stečaju " Reljkovićeva 30 A , 35400 Nova Gradiška</derivirana_varijabla>
  </DomainObject.Predmet.ProtustrankaWithAdress>
  <DomainObject.Predmet.ProtustrankaWithAdressOIB>
    <izvorni_sadrzaj>FINALE 2009 društvo s ograničenom odgovornošću za trgovinu, ugostiteljstvo i usluge " u stečaju ", OIB 99138697543, Reljkovićeva 30 A , 35400 Nova Gradiška</izvorni_sadrzaj>
    <derivirana_varijabla naziv="DomainObject.Predmet.ProtustrankaWithAdressOIB_1">FINALE 2009 društvo s ograničenom odgovornošću za trgovinu, ugostiteljstvo i usluge " u stečaju ", OIB 99138697543, Reljkovićeva 30 A , 35400 Nova Gradiška</derivirana_varijabla>
  </DomainObject.Predmet.ProtustrankaWithAdressOIB>
  <DomainObject.Predmet.ProtustrankaNazivFormated>
    <izvorni_sadrzaj>FINALE 2009 društvo s ograničenom odgovornošću za trgovinu, ugostiteljstvo i usluge " u stečaju "</izvorni_sadrzaj>
    <derivirana_varijabla naziv="DomainObject.Predmet.ProtustrankaNazivFormated_1">FINALE 2009 društvo s ograničenom odgovornošću za trgovinu, ugostiteljstvo i usluge " u stečaju "</derivirana_varijabla>
  </DomainObject.Predmet.ProtustrankaNazivFormated>
  <DomainObject.Predmet.ProtustrankaNazivFormatedOIB>
    <izvorni_sadrzaj>FINALE 2009 društvo s ograničenom odgovornošću za trgovinu, ugostiteljstvo i usluge " u stečaju ", OIB 99138697543</izvorni_sadrzaj>
    <derivirana_varijabla naziv="DomainObject.Predmet.ProtustrankaNazivFormatedOIB_1">FINALE 2009 društvo s ograničenom odgovornošću za trgovinu, ugostiteljstvo i usluge " u stečaju ", OIB 99138697543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 d. ZAGREB</izvorni_sadrzaj>
    <derivirana_varijabla naziv="DomainObject.Predmet.StrankaFormated_1">  HYPO ALPE-ADRIA-BANK d. d. ZAGREB</derivirana_varijabla>
  </DomainObject.Predmet.StrankaFormated>
  <DomainObject.Predmet.StrankaFormatedOIB>
    <izvorni_sadrzaj>  HYPO ALPE-ADRIA-BANK d. d. ZAGREB, OIB 14036333877</izvorni_sadrzaj>
    <derivirana_varijabla naziv="DomainObject.Predmet.StrankaFormatedOIB_1">  HYPO ALPE-ADRIA-BANK d. d. ZAGREB, OIB 14036333877</derivirana_varijabla>
  </DomainObject.Predmet.StrankaFormatedOIB>
  <DomainObject.Predmet.StrankaFormatedWithAdress>
    <izvorni_sadrzaj> HYPO ALPE-ADRIA-BANK d. d. ZAGREB, Slavonska avenija 6, 10000 Zagreb</izvorni_sadrzaj>
    <derivirana_varijabla naziv="DomainObject.Predmet.StrankaFormatedWithAdress_1"> HYPO ALPE-ADRIA-BANK d. d. ZAGREB, Slavonska avenija 6, 10000 Zagreb</derivirana_varijabla>
  </DomainObject.Predmet.StrankaFormatedWithAdress>
  <DomainObject.Predmet.StrankaFormatedWithAdressOIB>
    <izvorni_sadrzaj> HYPO ALPE-ADRIA-BANK d. d. ZAGREB, OIB 14036333877, Slavonska avenija 6, 10000 Zagreb</izvorni_sadrzaj>
    <derivirana_varijabla naziv="DomainObject.Predmet.StrankaFormatedWithAdressOIB_1"> HYPO ALPE-ADRIA-BANK d. d. ZAGREB, OIB 14036333877, Slavonska avenija 6, 10000 Zagreb</derivirana_varijabla>
  </DomainObject.Predmet.StrankaFormatedWithAdressOIB>
  <DomainObject.Predmet.StrankaWithAdress>
    <izvorni_sadrzaj>HYPO ALPE-ADRIA-BANK d. d. ZAGREB Slavonska avenija 6,10000 Zagreb</izvorni_sadrzaj>
    <derivirana_varijabla naziv="DomainObject.Predmet.StrankaWithAdress_1">HYPO ALPE-ADRIA-BANK d. d. ZAGREB Slavonska avenija 6,10000 Zagreb</derivirana_varijabla>
  </DomainObject.Predmet.StrankaWithAdress>
  <DomainObject.Predmet.StrankaWithAdressOIB>
    <izvorni_sadrzaj>HYPO ALPE-ADRIA-BANK d. d. ZAGREB, OIB 14036333877, Slavonska avenija 6,10000 Zagreb</izvorni_sadrzaj>
    <derivirana_varijabla naziv="DomainObject.Predmet.StrankaWithAdressOIB_1">HYPO ALPE-ADRIA-BANK d. d. ZAGREB, OIB 14036333877, Slavonska avenija 6,10000 Zagreb</derivirana_varijabla>
  </DomainObject.Predmet.StrankaWithAdressOIB>
  <DomainObject.Predmet.StrankaNazivFormated>
    <izvorni_sadrzaj>HYPO ALPE-ADRIA-BANK d. d. ZAGREB</izvorni_sadrzaj>
    <derivirana_varijabla naziv="DomainObject.Predmet.StrankaNazivFormated_1">HYPO ALPE-ADRIA-BANK d. d. ZAGREB</derivirana_varijabla>
  </DomainObject.Predmet.StrankaNazivFormated>
  <DomainObject.Predmet.StrankaNazivFormatedOIB>
    <izvorni_sadrzaj>HYPO ALPE-ADRIA-BANK d. d. ZAGREB, OIB 14036333877</izvorni_sadrzaj>
    <derivirana_varijabla naziv="DomainObject.Predmet.StrankaNazivFormatedOIB_1">HYPO ALPE-ADRIA-BANK d. 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HYPO ALPE-ADRIA-BANK d. d. ZAGREB</item>
    </izvorni_sadrzaj>
    <derivirana_varijabla naziv="DomainObject.Predmet.StrankaListFormated_1">
      <item>HYPO ALPE-ADRIA-BANK d. d. ZAGREB</item>
    </derivirana_varijabla>
  </DomainObject.Predmet.StrankaListFormated>
  <DomainObject.Predmet.StrankaListFormatedOIB>
    <izvorni_sadrzaj>
      <item>HYPO ALPE-ADRIA-BANK d. d. ZAGREB, OIB 14036333877</item>
    </izvorni_sadrzaj>
    <derivirana_varijabla naziv="DomainObject.Predmet.StrankaListFormatedOIB_1">
      <item>HYPO ALPE-ADRIA-BANK d. d. ZAGREB, OIB 14036333877</item>
    </derivirana_varijabla>
  </DomainObject.Predmet.StrankaListFormatedOIB>
  <DomainObject.Predmet.StrankaListFormatedWithAdress>
    <izvorni_sadrzaj>
      <item>HYPO ALPE-ADRIA-BANK d. d. ZAGREB, Slavonska avenija 6, 10000 Zagreb</item>
    </izvorni_sadrzaj>
    <derivirana_varijabla naziv="DomainObject.Predmet.StrankaListFormatedWithAdress_1">
      <item>HYPO ALPE-ADRIA-BANK d. d. ZAGREB, Slavonska avenija 6, 10000 Zagreb</item>
    </derivirana_varijabla>
  </DomainObject.Predmet.StrankaListFormatedWithAdress>
  <DomainObject.Predmet.StrankaListFormatedWithAdressOIB>
    <izvorni_sadrzaj>
      <item>HYPO ALPE-ADRIA-BANK d. d. ZAGREB, OIB 14036333877, Slavonska avenija 6, 10000 Zagreb</item>
    </izvorni_sadrzaj>
    <derivirana_varijabla naziv="DomainObject.Predmet.StrankaListFormatedWithAdressOIB_1">
      <item>HYPO ALPE-ADRIA-BANK d. d. ZAGREB, OIB 14036333877, Slavonska avenija 6, 10000 Zagreb</item>
    </derivirana_varijabla>
  </DomainObject.Predmet.StrankaListFormatedWithAdressOIB>
  <DomainObject.Predmet.StrankaListNazivFormated>
    <izvorni_sadrzaj>
      <item>HYPO ALPE-ADRIA-BANK d. d. ZAGREB</item>
    </izvorni_sadrzaj>
    <derivirana_varijabla naziv="DomainObject.Predmet.StrankaListNazivFormated_1">
      <item>HYPO ALPE-ADRIA-BANK d. d. ZAGREB</item>
    </derivirana_varijabla>
  </DomainObject.Predmet.StrankaListNazivFormated>
  <DomainObject.Predmet.StrankaListNazivFormatedOIB>
    <izvorni_sadrzaj>
      <item>HYPO ALPE-ADRIA-BANK d. d. ZAGREB, OIB 14036333877</item>
    </izvorni_sadrzaj>
    <derivirana_varijabla naziv="DomainObject.Predmet.StrankaListNazivFormatedOIB_1">
      <item>HYPO ALPE-ADRIA-BANK d. d. ZAGREB, OIB 14036333877</item>
    </derivirana_varijabla>
  </DomainObject.Predmet.StrankaListNazivFormatedOIB>
  <DomainObject.Predmet.ProtuStrankaListFormated>
    <izvorni_sadrzaj>
      <item>FINALE 2009 društvo s ograničenom odgovornošću za trgovinu, ugostiteljstvo i usluge " u stečaju "</item>
    </izvorni_sadrzaj>
    <derivirana_varijabla naziv="DomainObject.Predmet.ProtuStrankaListFormated_1">
      <item>FINALE 2009 društvo s ograničenom odgovornošću za trgovinu, ugostiteljstvo i usluge " u stečaju "</item>
    </derivirana_varijabla>
  </DomainObject.Predmet.ProtuStrankaListFormated>
  <DomainObject.Predmet.ProtuStrankaListFormatedOIB>
    <izvorni_sadrzaj>
      <item>FINALE 2009 društvo s ograničenom odgovornošću za trgovinu, ugostiteljstvo i usluge " u stečaju ", OIB 99138697543</item>
    </izvorni_sadrzaj>
    <derivirana_varijabla naziv="DomainObject.Predmet.ProtuStrankaListFormatedOIB_1">
      <item>FINALE 2009 društvo s ograničenom odgovornošću za trgovinu, ugostiteljstvo i usluge " u stečaju ", OIB 99138697543</item>
    </derivirana_varijabla>
  </DomainObject.Predmet.ProtuStrankaListFormatedOIB>
  <DomainObject.Predmet.ProtuStrankaListFormatedWithAdress>
    <izvorni_sadrzaj>
      <item>FINALE 2009 društvo s ograničenom odgovornošću za trgovinu, ugostiteljstvo i usluge " u stečaju ", Reljkovićeva 30 A , 35400 Nova Gradiška</item>
    </izvorni_sadrzaj>
    <derivirana_varijabla naziv="DomainObject.Predmet.ProtuStrankaListFormatedWithAdress_1">
      <item>FINALE 2009 društvo s ograničenom odgovornošću za trgovinu, ugostiteljstvo i usluge " u stečaju ", Reljkovićeva 30 A , 35400 Nova Gradiška</item>
    </derivirana_varijabla>
  </DomainObject.Predmet.ProtuStrankaListFormatedWithAdress>
  <DomainObject.Predmet.ProtuStrankaListFormatedWithAdressOIB>
    <izvorni_sadrzaj>
      <item>FINALE 2009 društvo s ograničenom odgovornošću za trgovinu, ugostiteljstvo i usluge " u stečaju ", OIB 99138697543, Reljkovićeva 30 A , 35400 Nova Gradiška</item>
    </izvorni_sadrzaj>
    <derivirana_varijabla naziv="DomainObject.Predmet.ProtuStrankaListFormatedWithAdressOIB_1">
      <item>FINALE 2009 društvo s ograničenom odgovornošću za trgovinu, ugostiteljstvo i usluge " u stečaju ", OIB 99138697543, Reljkovićeva 30 A , 35400 Nova Gradiška</item>
    </derivirana_varijabla>
  </DomainObject.Predmet.ProtuStrankaListFormatedWithAdressOIB>
  <DomainObject.Predmet.ProtuStrankaListNazivFormated>
    <izvorni_sadrzaj>
      <item>FINALE 2009 društvo s ograničenom odgovornošću za trgovinu, ugostiteljstvo i usluge " u stečaju "</item>
    </izvorni_sadrzaj>
    <derivirana_varijabla naziv="DomainObject.Predmet.ProtuStrankaListNazivFormated_1">
      <item>FINALE 2009 društvo s ograničenom odgovornošću za trgovinu, ugostiteljstvo i usluge " u stečaju "</item>
    </derivirana_varijabla>
  </DomainObject.Predmet.ProtuStrankaListNazivFormated>
  <DomainObject.Predmet.ProtuStrankaListNazivFormatedOIB>
    <izvorni_sadrzaj>
      <item>FINALE 2009 društvo s ograničenom odgovornošću za trgovinu, ugostiteljstvo i usluge " u stečaju ", OIB 99138697543</item>
    </izvorni_sadrzaj>
    <derivirana_varijabla naziv="DomainObject.Predmet.ProtuStrankaListNazivFormatedOIB_1">
      <item>FINALE 2009 društvo s ograničenom odgovornošću za trgovinu, ugostiteljstvo i usluge " u stečaju ", OIB 99138697543</item>
    </derivirana_varijabla>
  </DomainObject.Predmet.ProtuStrankaListNazivFormatedOIB>
  <DomainObject.Predmet.OstaliList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OstaliList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derivirana_varijabla>
  </DomainObject.Predmet.OstaliListFormated>
  <DomainObject.Predmet.OstaliList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OstaliList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OstaliListFormatedOIB>
  <DomainObject.Predmet.OstaliListFormatedWithAdress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OstaliListFormatedWithAdress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  <item>Nedžada Pejić</item>
      <item>Irma Selmani</item>
    </derivirana_varijabla>
  </DomainObject.Predmet.OstaliListFormatedWithAdress>
  <DomainObject.Predmet.OstaliListFormatedWithAdressOIB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OstaliListFormatedWithAdressOIB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OstaliListFormatedWithAdressOIB>
  <DomainObject.Predmet.OstaliListNaziv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OstaliListNaziv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derivirana_varijabla>
  </DomainObject.Predmet.OstaliListNazivFormated>
  <DomainObject.Predmet.OstaliListNaziv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OstaliListNaziv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 d. ZAGREB</izvorni_sadrzaj>
    <derivirana_varijabla naziv="DomainObject.Predmet.StrankaIDrugi_1">HYPO ALPE-ADRIA-BANK d. d. ZAGREB</derivirana_varijabla>
  </DomainObject.Predmet.StrankaIDrugi>
  <DomainObject.Predmet.ProtustrankaIDrugi>
    <izvorni_sadrzaj>FINALE 2009 društvo s ograničenom odgovornošću za trgovinu, ugostiteljstvo i usluge " u stečaju "</izvorni_sadrzaj>
    <derivirana_varijabla naziv="DomainObject.Predmet.ProtustrankaIDrugi_1">FINALE 2009 društvo s ograničenom odgovornošću za trgovinu, ugostiteljstvo i usluge " u stečaju "</derivirana_varijabla>
  </DomainObject.Predmet.ProtustrankaIDrugi>
  <DomainObject.Predmet.StrankaIDrugiAdressOIB>
    <izvorni_sadrzaj>HYPO ALPE-ADRIA-BANK d. d. ZAGREB, OIB 14036333877, Slavonska avenija 6, 10000 Zagreb</izvorni_sadrzaj>
    <derivirana_varijabla naziv="DomainObject.Predmet.StrankaIDrugiAdressOIB_1">HYPO ALPE-ADRIA-BANK d. d. ZAGREB, OIB 14036333877, Slavonska avenija 6, 10000 Zagreb</derivirana_varijabla>
  </DomainObject.Predmet.StrankaIDrugiAdressOIB>
  <DomainObject.Predmet.ProtustrankaIDrugiAdressOIB>
    <izvorni_sadrzaj>FINALE 2009 društvo s ograničenom odgovornošću za trgovinu, ugostiteljstvo i usluge " u stečaju ", OIB 99138697543, Reljkovićeva 30 A , 35400 Nova Gradiška</izvorni_sadrzaj>
    <derivirana_varijabla naziv="DomainObject.Predmet.ProtustrankaIDrugiAdressOIB_1">FINALE 2009 društvo s ograničenom odgovornošću za trgovinu, ugostiteljstvo i usluge " u stečaju ", OIB 99138697543, Reljkovićeva 30 A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SudioniciListNaziv_1"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derivirana_varijabla>
  </DomainObject.Predmet.SudioniciListNaziv>
  <DomainObject.Predmet.SudioniciListAdressOIB>
    <izvorni_sadrzaj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SudioniciListAdressOIB_1"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  <item>, OIB null</item>
      <item>, OIB 09396864067</item>
    </izvorni_sadrzaj>
    <derivirana_varijabla naziv="DomainObject.Predmet.SudioniciListNazivOIB_1"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  <item>, OIB null</item>
      <item>, OIB 09396864067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St-352/2012-220</izvorni_sadrzaj>
    <derivirana_varijabla naziv="DomainObject.PredzadnjaOdlukaIzPredmeta.Oznaka_1">St-352/2012-220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265</properties:Words>
  <properties:Characters>1331</properties:Characters>
  <properties:Lines>47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2018-11-20T10:58:00Z</dcterms:created>
  <dc:creator>wsadmin</dc:creator>
  <cp:lastModifiedBy>wsadmin</cp:lastModifiedBy>
  <cp:lastPrinted>2018-11-20T11:23:00Z</cp:lastPrinted>
  <dcterms:modified xmlns:xsi="http://www.w3.org/2001/XMLSchema-instance" xsi:type="dcterms:W3CDTF">2018-11-20T12:20:00Z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(St-352-2012-20.11.18.-FINALE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