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09e3" w14:paraId="c9b09e3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proofErr w:type="spellStart"/>
      <w:r w:rsidRPr="00030382">
        <w:t>Amruševa</w:t>
      </w:r>
      <w:proofErr w:type="spellEnd"/>
      <w:r w:rsidRPr="00030382">
        <w:t xml:space="preserve">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5C0231">
        <w:t>1702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proofErr w:type="spellStart"/>
      <w:r w:rsidR="005C0231" w:rsidRPr="004C07D2">
        <w:t>Levamentum</w:t>
      </w:r>
      <w:proofErr w:type="spellEnd"/>
      <w:r w:rsidR="005C0231" w:rsidRPr="004C07D2">
        <w:t xml:space="preserve"> </w:t>
      </w:r>
      <w:r w:rsidR="005C0231">
        <w:t xml:space="preserve">j.d.o.o za usluge, Zagreb, Avenija Dubrovnik 256, OIB:43318731941, MBS: </w:t>
      </w:r>
      <w:r w:rsidR="005C0231" w:rsidRPr="004C07D2">
        <w:t>081044757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5C0231">
        <w:t>15.098,44</w:t>
      </w:r>
      <w:r w:rsidR="00C36C8A">
        <w:t xml:space="preserve"> kn</w:t>
      </w:r>
      <w:r>
        <w:t>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5C023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5C0231">
        <w:t>,v.r.</w:t>
      </w:r>
    </w:p>
    <w:p w:rsidRDefault="005C0231" w:rsidP="00D338FD" w:rsidR="005C023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C0231" w:rsidP="005C0231" w:rsidR="00CA5CC3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1DD1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C0231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</w:t>
        </w:r>
        <w:proofErr w:type="gramStart"/>
        <w:r>
          <w:rPr>
            <w:rFonts w:hAnsi="Times New Roman" w:ascii="Times New Roman"/>
          </w:rPr>
          <w:t>.St</w:t>
        </w:r>
        <w:proofErr w:type="gramEnd"/>
        <w:r>
          <w:rPr>
            <w:rFonts w:hAnsi="Times New Roman" w:ascii="Times New Roman"/>
          </w:rPr>
          <w:t>-1702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911E0D"/>
    <w:multiLevelType w:val="hybridMultilevel"/>
    <w:tmpl w:val="E6341BE0"/>
    <w:lvl w:tplc="F9B64E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056BD"/>
    <w:rsid w:val="00036195"/>
    <w:rsid w:val="0005464D"/>
    <w:rsid w:val="0009048E"/>
    <w:rsid w:val="001F087F"/>
    <w:rsid w:val="00286EC9"/>
    <w:rsid w:val="002971A6"/>
    <w:rsid w:val="002A7EFC"/>
    <w:rsid w:val="00301F07"/>
    <w:rsid w:val="003625C7"/>
    <w:rsid w:val="00470706"/>
    <w:rsid w:val="005116D8"/>
    <w:rsid w:val="005C0231"/>
    <w:rsid w:val="005F4A7A"/>
    <w:rsid w:val="00630FB3"/>
    <w:rsid w:val="00660D39"/>
    <w:rsid w:val="0067336B"/>
    <w:rsid w:val="00676C72"/>
    <w:rsid w:val="00696A1C"/>
    <w:rsid w:val="00702EE0"/>
    <w:rsid w:val="00786A29"/>
    <w:rsid w:val="00954F3A"/>
    <w:rsid w:val="00971DD1"/>
    <w:rsid w:val="009F16E5"/>
    <w:rsid w:val="00A20CCF"/>
    <w:rsid w:val="00A65173"/>
    <w:rsid w:val="00C36C8A"/>
    <w:rsid w:val="00C9351C"/>
    <w:rsid w:val="00CA5CC3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7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7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Levamentum jednostavno društvo s ograničenom odgovornošću za usluge</izvorni_sadrzaj>
    <derivirana_varijabla naziv="DomainObject.Predmet.ProtustrankaFormated_1">  Levamentum jednostavno društvo s ograničenom odgovornošću za usluge</derivirana_varijabla>
  </DomainObject.Predmet.ProtustrankaFormated>
  <DomainObject.Predmet.ProtustrankaFormatedOIB>
    <izvorni_sadrzaj>  Levamentum jednostavno društvo s ograničenom odgovornošću za usluge, OIB 43318731941</izvorni_sadrzaj>
    <derivirana_varijabla naziv="DomainObject.Predmet.ProtustrankaFormatedOIB_1">  Levamentum jednostavno društvo s ograničenom odgovornošću za usluge, OIB 43318731941</derivirana_varijabla>
  </DomainObject.Predmet.ProtustrankaFormatedOIB>
  <DomainObject.Predmet.ProtustrankaFormatedWithAdress>
    <izvorni_sadrzaj> Levamentum jednostavno društvo s ograničenom odgovornošću za usluge, Avenija Dubrava 256, 10000 Zagreb</izvorni_sadrzaj>
    <derivirana_varijabla naziv="DomainObject.Predmet.ProtustrankaFormatedWithAdress_1"> Levamentum jednostavno društvo s ograničenom odgovornošću za usluge, Avenija Dubrava 256, 10000 Zagreb</derivirana_varijabla>
  </DomainObject.Predmet.ProtustrankaFormatedWithAdress>
  <DomainObject.Predmet.ProtustrankaFormatedWithAdressOIB>
    <izvorni_sadrzaj> Levamentum jednostavno društvo s ograničenom odgovornošću za usluge, OIB 43318731941, Avenija Dubrava 256, 10000 Zagreb</izvorni_sadrzaj>
    <derivirana_varijabla naziv="DomainObject.Predmet.ProtustrankaFormatedWithAdressOIB_1"> Levamentum jednostavno društvo s ograničenom odgovornošću za usluge, OIB 43318731941, Avenija Dubrava 256, 10000 Zagreb</derivirana_varijabla>
  </DomainObject.Predmet.ProtustrankaFormatedWithAdressOIB>
  <DomainObject.Predmet.ProtustrankaWithAdress>
    <izvorni_sadrzaj>Levamentum jednostavno društvo s ograničenom odgovornošću za usluge Avenija Dubrava 256, 10000 Zagreb</izvorni_sadrzaj>
    <derivirana_varijabla naziv="DomainObject.Predmet.ProtustrankaWithAdress_1">Levamentum jednostavno društvo s ograničenom odgovornošću za usluge Avenija Dubrava 256, 10000 Zagreb</derivirana_varijabla>
  </DomainObject.Predmet.ProtustrankaWithAdress>
  <DomainObject.Predmet.ProtustrankaWithAdressOIB>
    <izvorni_sadrzaj>Levamentum jednostavno društvo s ograničenom odgovornošću za usluge, OIB 43318731941, Avenija Dubrava 256, 10000 Zagreb</izvorni_sadrzaj>
    <derivirana_varijabla naziv="DomainObject.Predmet.ProtustrankaWithAdressOIB_1">Levamentum jednostavno društvo s ograničenom odgovornošću za usluge, OIB 43318731941, Avenija Dubrava 256, 10000 Zagreb</derivirana_varijabla>
  </DomainObject.Predmet.ProtustrankaWithAdressOIB>
  <DomainObject.Predmet.ProtustrankaNazivFormated>
    <izvorni_sadrzaj>Levamentum jednostavno društvo s ograničenom odgovornošću za usluge</izvorni_sadrzaj>
    <derivirana_varijabla naziv="DomainObject.Predmet.ProtustrankaNazivFormated_1">Levamentum jednostavno društvo s ograničenom odgovornošću za usluge</derivirana_varijabla>
  </DomainObject.Predmet.ProtustrankaNazivFormated>
  <DomainObject.Predmet.ProtustrankaNazivFormatedOIB>
    <izvorni_sadrzaj>Levamentum jednostavno društvo s ograničenom odgovornošću za usluge, OIB 43318731941</izvorni_sadrzaj>
    <derivirana_varijabla naziv="DomainObject.Predmet.ProtustrankaNazivFormatedOIB_1">Levamentum jednostavno društvo s ograničenom odgovornošću za usluge, OIB 43318731941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Levamentum jednostavno društvo s ograničenom odgovornošću za usluge</item>
    </izvorni_sadrzaj>
    <derivirana_varijabla naziv="DomainObject.Predmet.ProtuStrankaListFormated_1">
      <item>Levamentum jednostavno društvo s ograničenom odgovornošću za usluge</item>
    </derivirana_varijabla>
  </DomainObject.Predmet.ProtuStrankaListFormated>
  <DomainObject.Predmet.ProtuStrankaListFormatedOIB>
    <izvorni_sadrzaj>
      <item>Levamentum jednostavno društvo s ograničenom odgovornošću za usluge, OIB 43318731941</item>
    </izvorni_sadrzaj>
    <derivirana_varijabla naziv="DomainObject.Predmet.ProtuStrankaListFormatedOIB_1">
      <item>Levamentum jednostavno društvo s ograničenom odgovornošću za usluge, OIB 43318731941</item>
    </derivirana_varijabla>
  </DomainObject.Predmet.ProtuStrankaListFormatedOIB>
  <DomainObject.Predmet.ProtuStrankaListFormatedWithAdress>
    <izvorni_sadrzaj>
      <item>Levamentum jednostavno društvo s ograničenom odgovornošću za usluge, Avenija Dubrava 256, 10000 Zagreb</item>
    </izvorni_sadrzaj>
    <derivirana_varijabla naziv="DomainObject.Predmet.ProtuStrankaListFormatedWithAdress_1">
      <item>Levamentum jednostavno društvo s ograničenom odgovornošću za usluge, Avenija Dubrava 256, 10000 Zagreb</item>
    </derivirana_varijabla>
  </DomainObject.Predmet.ProtuStrankaListFormatedWithAdress>
  <DomainObject.Predmet.ProtuStrankaListFormatedWithAdressOIB>
    <izvorni_sadrzaj>
      <item>Levamentum jednostavno društvo s ograničenom odgovornošću za usluge, OIB 43318731941, Avenija Dubrava 256, 10000 Zagreb</item>
    </izvorni_sadrzaj>
    <derivirana_varijabla naziv="DomainObject.Predmet.ProtuStrankaListFormatedWithAdressOIB_1">
      <item>Levamentum jednostavno društvo s ograničenom odgovornošću za usluge, OIB 43318731941, Avenija Dubrava 256, 10000 Zagreb</item>
    </derivirana_varijabla>
  </DomainObject.Predmet.ProtuStrankaListFormatedWithAdressOIB>
  <DomainObject.Predmet.ProtuStrankaListNazivFormated>
    <izvorni_sadrzaj>
      <item>Levamentum jednostavno društvo s ograničenom odgovornošću za usluge</item>
    </izvorni_sadrzaj>
    <derivirana_varijabla naziv="DomainObject.Predmet.ProtuStrankaListNazivFormated_1">
      <item>Levamentum jednostavno društvo s ograničenom odgovornošću za usluge</item>
    </derivirana_varijabla>
  </DomainObject.Predmet.ProtuStrankaListNazivFormated>
  <DomainObject.Predmet.ProtuStrankaListNazivFormatedOIB>
    <izvorni_sadrzaj>
      <item>Levamentum jednostavno društvo s ograničenom odgovornošću za usluge, OIB 43318731941</item>
    </izvorni_sadrzaj>
    <derivirana_varijabla naziv="DomainObject.Predmet.ProtuStrankaListNazivFormatedOIB_1">
      <item>Levamentum jednostavno društvo s ograničenom odgovornošću za usluge, OIB 43318731941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Levamentum jednostavno društvo s ograničenom odgovornošću za usluge</izvorni_sadrzaj>
    <derivirana_varijabla naziv="DomainObject.Predmet.ProtustrankaIDrugi_1">Levamentum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Levamentum jednostavno društvo s ograničenom odgovornošću za usluge, OIB 43318731941, Avenija Dubrava 256, 10000 Zagreb</izvorni_sadrzaj>
    <derivirana_varijabla naziv="DomainObject.Predmet.ProtustrankaIDrugiAdressOIB_1">Levamentum jednostavno društvo s ograničenom odgovornošću za usluge, OIB 43318731941, Avenija Dubrava 256,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Levamentum jednostavno društvo s ograničenom odgovornošću za usluge</item>
    </izvorni_sadrzaj>
    <derivirana_varijabla naziv="DomainObject.Predmet.SudioniciListNaziv_1">
      <item>FINA Regionalni centar Zagreb</item>
      <item>Levamentum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Levamentum jednostavno društvo s ograničenom odgovornošću za usluge, OIB 43318731941, Avenija Dubrava 256,10000 Zagreb</item>
    </izvorni_sadrzaj>
    <derivirana_varijabla naziv="DomainObject.Predmet.SudioniciListAdressOIB_1">
      <item>FINA Regionalni centar Zagreb, OIB 85821130368, Trg svibanjskih žrtava 1995. br. 1,10000 Zagreb</item>
      <item>Levamentum jednostavno društvo s ograničenom odgovornošću za usluge, OIB 43318731941, Avenija Dubrava 256,10000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43318731941</item>
    </izvorni_sadrzaj>
    <derivirana_varijabla naziv="DomainObject.Predmet.SudioniciListNazivOIB_1">
      <item>, OIB 85821130368</item>
      <item>, OIB 43318731941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1324</properties:Characters>
  <properties:Lines>42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2017-10-04T08:45:00Z</cp:lastPrinted>
  <dcterms:modified xmlns:xsi="http://www.w3.org/2001/XMLSchema-instance" xsi:type="dcterms:W3CDTF">2017-10-04T08:50:00Z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