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f36c7" w14:paraId="8df36c7" w:rsidRDefault="000C32C7" w:rsidP="00910611" w:rsidR="000C32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2C7" w:rsidP="00910611" w:rsidR="000C32C7">
      <w:r>
        <w:rPr>
          <w:rFonts w:eastAsia="MS Mincho"/>
        </w:rPr>
        <w:t>REPUBLIKA HRVATSKA</w:t>
      </w:r>
    </w:p>
    <w:p w:rsidRDefault="000C32C7" w:rsidP="00910611" w:rsidR="000C32C7">
      <w:r>
        <w:rPr>
          <w:rFonts w:eastAsia="MS Mincho"/>
        </w:rPr>
        <w:t>TRGOVAČKI SUD U RIJECI</w:t>
      </w:r>
    </w:p>
    <w:p w:rsidRDefault="000C32C7" w:rsidR="000C32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32C7" w:rsidP="00910611" w:rsidR="000C32C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F15180">
        <w:t>236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FA6F95" w:rsidR="00D35106">
      <w:pPr>
        <w:numPr>
          <w:ilvl w:val="0"/>
          <w:numId w:val="11"/>
        </w:numPr>
        <w:jc w:val="both"/>
        <w:rPr>
          <w:b/>
          <w:bCs/>
        </w:rPr>
      </w:pPr>
      <w:r w:rsidRPr="00F15180">
        <w:rPr>
          <w:bCs/>
        </w:rPr>
        <w:t xml:space="preserve">Za dužnika </w:t>
      </w:r>
      <w:r w:rsidR="00F15180">
        <w:rPr>
          <w:b/>
          <w:bCs/>
        </w:rPr>
        <w:t>IMRAN j.d.o.o. za graditeljstvo i poslovne usluge, Novalja, Zagrebački prilaz 12, OIB 61063163198 MBS 040337281</w:t>
      </w:r>
    </w:p>
    <w:p w:rsidRDefault="00F15180" w:rsidP="00F15180" w:rsidR="00F15180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F15180">
        <w:t>7</w:t>
      </w:r>
      <w:r w:rsidR="00446F8B">
        <w:t xml:space="preserve">. rujna </w:t>
      </w:r>
      <w:r>
        <w:t>2015. godine iznosi</w:t>
      </w:r>
      <w:r w:rsidR="00F15180">
        <w:t xml:space="preserve"> </w:t>
      </w:r>
      <w:r w:rsidR="00F15180" w:rsidRPr="00F15180">
        <w:rPr>
          <w:b/>
        </w:rPr>
        <w:t>5.943,39</w:t>
      </w:r>
      <w:r w:rsidR="00D35106">
        <w:t xml:space="preserve">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32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D0701B">
      <w:t>36</w:t>
    </w:r>
    <w:r w:rsidR="007A6E95">
      <w:t>/15-</w:t>
    </w:r>
    <w:r w:rsidR="00AB4AA6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2C7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0701B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5180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2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2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2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2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3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2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2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2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2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IMRAN j.d.o.o.  Novalja</izvorni_sadrzaj>
    <derivirana_varijabla naziv="DomainObject.Predmet.ProtustrankaFormated_1">  IMRAN j.d.o.o.  Novalja</derivirana_varijabla>
  </DomainObject.Predmet.ProtustrankaFormated>
  <DomainObject.Predmet.ProtustrankaFormatedOIB>
    <izvorni_sadrzaj>  IMRAN j.d.o.o.  Novalja, OIB 61063163198</izvorni_sadrzaj>
    <derivirana_varijabla naziv="DomainObject.Predmet.ProtustrankaFormatedOIB_1">  IMRAN j.d.o.o.  Novalja, OIB 61063163198</derivirana_varijabla>
  </DomainObject.Predmet.ProtustrankaFormatedOIB>
  <DomainObject.Predmet.ProtustrankaFormatedWithAdress>
    <izvorni_sadrzaj> IMRAN j.d.o.o.  Novalja, Zagrebački prilaz 12, 53291 Novalja</izvorni_sadrzaj>
    <derivirana_varijabla naziv="DomainObject.Predmet.ProtustrankaFormatedWithAdress_1"> IMRAN j.d.o.o.  Novalja, Zagrebački prilaz 12, 53291 Novalja</derivirana_varijabla>
  </DomainObject.Predmet.ProtustrankaFormatedWithAdress>
  <DomainObject.Predmet.ProtustrankaFormatedWithAdressOIB>
    <izvorni_sadrzaj> IMRAN j.d.o.o.  Novalja, OIB 61063163198, Zagrebački prilaz 12, 53291 Novalja</izvorni_sadrzaj>
    <derivirana_varijabla naziv="DomainObject.Predmet.ProtustrankaFormatedWithAdressOIB_1"> IMRAN j.d.o.o.  Novalja, OIB 61063163198, Zagrebački prilaz 12, 53291 Novalja</derivirana_varijabla>
  </DomainObject.Predmet.ProtustrankaFormatedWithAdressOIB>
  <DomainObject.Predmet.ProtustrankaWithAdress>
    <izvorni_sadrzaj>IMRAN j.d.o.o.  Novalja Zagrebački prilaz 12, 53291 Novalja</izvorni_sadrzaj>
    <derivirana_varijabla naziv="DomainObject.Predmet.ProtustrankaWithAdress_1">IMRAN j.d.o.o.  Novalja Zagrebački prilaz 12, 53291 Novalja</derivirana_varijabla>
  </DomainObject.Predmet.ProtustrankaWithAdress>
  <DomainObject.Predmet.ProtustrankaWithAdressOIB>
    <izvorni_sadrzaj>IMRAN j.d.o.o.  Novalja, OIB 61063163198, Zagrebački prilaz 12, 53291 Novalja</izvorni_sadrzaj>
    <derivirana_varijabla naziv="DomainObject.Predmet.ProtustrankaWithAdressOIB_1">IMRAN j.d.o.o.  Novalja, OIB 61063163198, Zagrebački prilaz 12, 53291 Novalja</derivirana_varijabla>
  </DomainObject.Predmet.ProtustrankaWithAdressOIB>
  <DomainObject.Predmet.ProtustrankaNazivFormated>
    <izvorni_sadrzaj>IMRAN j.d.o.o.  Novalja</izvorni_sadrzaj>
    <derivirana_varijabla naziv="DomainObject.Predmet.ProtustrankaNazivFormated_1">IMRAN j.d.o.o.  Novalja</derivirana_varijabla>
  </DomainObject.Predmet.ProtustrankaNazivFormated>
  <DomainObject.Predmet.ProtustrankaNazivFormatedOIB>
    <izvorni_sadrzaj>IMRAN j.d.o.o.  Novalja, OIB 61063163198</izvorni_sadrzaj>
    <derivirana_varijabla naziv="DomainObject.Predmet.ProtustrankaNazivFormatedOIB_1">IMRAN j.d.o.o.  Novalja, OIB 61063163198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IMRAN j.d.o.o.  Novalja</item>
    </izvorni_sadrzaj>
    <derivirana_varijabla naziv="DomainObject.Predmet.ProtuStrankaListFormated_1">
      <item>IMRAN j.d.o.o.  Novalja</item>
    </derivirana_varijabla>
  </DomainObject.Predmet.ProtuStrankaListFormated>
  <DomainObject.Predmet.ProtuStrankaListFormatedOIB>
    <izvorni_sadrzaj>
      <item>IMRAN j.d.o.o.  Novalja, OIB 61063163198</item>
    </izvorni_sadrzaj>
    <derivirana_varijabla naziv="DomainObject.Predmet.ProtuStrankaListFormatedOIB_1">
      <item>IMRAN j.d.o.o.  Novalja, OIB 61063163198</item>
    </derivirana_varijabla>
  </DomainObject.Predmet.ProtuStrankaListFormatedOIB>
  <DomainObject.Predmet.ProtuStrankaListFormatedWithAdress>
    <izvorni_sadrzaj>
      <item>IMRAN j.d.o.o.  Novalja, Zagrebački prilaz 12, 53291 Novalja</item>
    </izvorni_sadrzaj>
    <derivirana_varijabla naziv="DomainObject.Predmet.ProtuStrankaListFormatedWithAdress_1">
      <item>IMRAN j.d.o.o.  Novalja, Zagrebački prilaz 12, 53291 Novalja</item>
    </derivirana_varijabla>
  </DomainObject.Predmet.ProtuStrankaListFormatedWithAdress>
  <DomainObject.Predmet.ProtuStrankaListFormatedWithAdressOIB>
    <izvorni_sadrzaj>
      <item>IMRAN j.d.o.o.  Novalja, OIB 61063163198, Zagrebački prilaz 12, 53291 Novalja</item>
    </izvorni_sadrzaj>
    <derivirana_varijabla naziv="DomainObject.Predmet.ProtuStrankaListFormatedWithAdressOIB_1">
      <item>IMRAN j.d.o.o.  Novalja, OIB 61063163198, Zagrebački prilaz 12, 53291 Novalja</item>
    </derivirana_varijabla>
  </DomainObject.Predmet.ProtuStrankaListFormatedWithAdressOIB>
  <DomainObject.Predmet.ProtuStrankaListNazivFormated>
    <izvorni_sadrzaj>
      <item>IMRAN j.d.o.o.  Novalja</item>
    </izvorni_sadrzaj>
    <derivirana_varijabla naziv="DomainObject.Predmet.ProtuStrankaListNazivFormated_1">
      <item>IMRAN j.d.o.o.  Novalja</item>
    </derivirana_varijabla>
  </DomainObject.Predmet.ProtuStrankaListNazivFormated>
  <DomainObject.Predmet.ProtuStrankaListNazivFormatedOIB>
    <izvorni_sadrzaj>
      <item>IMRAN j.d.o.o.  Novalja, OIB 61063163198</item>
    </izvorni_sadrzaj>
    <derivirana_varijabla naziv="DomainObject.Predmet.ProtuStrankaListNazivFormatedOIB_1">
      <item>IMRAN j.d.o.o.  Novalja, OIB 61063163198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IMRAN j.d.o.o.  Novalja</izvorni_sadrzaj>
    <derivirana_varijabla naziv="DomainObject.Predmet.ProtustrankaIDrugi_1">IMRAN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IMRAN j.d.o.o.  Novalja, OIB 61063163198, Zagrebački prilaz 12, 53291 Novalja</izvorni_sadrzaj>
    <derivirana_varijabla naziv="DomainObject.Predmet.ProtustrankaIDrugiAdressOIB_1">IMRAN j.d.o.o.  Novalja, OIB 61063163198, Zagrebački prilaz 12,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IMRAN j.d.o.o.  Novalja</item>
    </izvorni_sadrzaj>
    <derivirana_varijabla naziv="DomainObject.Predmet.SudioniciListNaziv_1">
      <item>FINA  Rijeka</item>
      <item>IMRAN j.d.o.o.  Novalja</item>
    </derivirana_varijabla>
  </DomainObject.Predmet.SudioniciListNaziv>
  <DomainObject.Predmet.SudioniciListAdressOIB>
    <izvorni_sadrzaj>
      <item>FINA  Rijeka, OIB 85821130368, Frana Kurelca 8,51000 Rijeka</item>
      <item>IMRAN j.d.o.o.  Novalja, OIB 61063163198, Zagrebački prilaz 12,53291 Novalja</item>
    </izvorni_sadrzaj>
    <derivirana_varijabla naziv="DomainObject.Predmet.SudioniciListAdressOIB_1">
      <item>FINA  Rijeka, OIB 85821130368, Frana Kurelca 8,51000 Rijeka</item>
      <item>IMRAN j.d.o.o.  Novalja, OIB 61063163198, Zagrebački prilaz 12,53291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61063163198</item>
    </izvorni_sadrzaj>
    <derivirana_varijabla naziv="DomainObject.Predmet.SudioniciListNazivOIB_1">
      <item>, OIB 85821130368</item>
      <item>, OIB 61063163198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FDD691-0308-4DDA-815E-7E578EDD34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1435</properties:Characters>
  <properties:Lines>60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2015-11-20T13:49:00Z</dcterms:created>
  <dc:creator>ksarlija</dc:creator>
  <cp:lastModifiedBy>Jasna Radulović</cp:lastModifiedBy>
  <cp:lastPrinted>2015-11-20T13:48:00Z</cp:lastPrinted>
  <dcterms:modified xmlns:xsi="http://www.w3.org/2001/XMLSchema-instance" xsi:type="dcterms:W3CDTF">2015-11-23T08:35:00Z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