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5563" w14:paraId="e975563" w:rsidRDefault="00842BC2" w:rsidP="00910611" w:rsidR="00842BC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2BC2" w:rsidP="00910611" w:rsidR="00842BC2">
      <w:r>
        <w:rPr>
          <w:rFonts w:eastAsia="MS Mincho"/>
          <w:szCs w:val="24"/>
        </w:rPr>
        <w:t>REPUBLIKA HRVATSKA</w:t>
      </w:r>
    </w:p>
    <w:p w:rsidRDefault="00842BC2" w:rsidP="00910611" w:rsidR="00842BC2">
      <w:r>
        <w:rPr>
          <w:rFonts w:eastAsia="MS Mincho"/>
          <w:szCs w:val="24"/>
        </w:rPr>
        <w:t>TRGOVAČKI SUD U RIJECI</w:t>
      </w:r>
    </w:p>
    <w:p w:rsidRDefault="00842BC2" w:rsidR="00842BC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E221E5" w:rsidRPr="00E221E5">
        <w:rPr>
          <w:rFonts w:cs="Times New Roman" w:hAnsi="Times New Roman" w:ascii="Times New Roman"/>
          <w:bCs/>
          <w:sz w:val="24"/>
          <w:szCs w:val="24"/>
        </w:rPr>
        <w:t>UDRUGA ZA OSMIŠLJAVANJE SLOBODNOG VREMENA MLADIH "BAANG" RIJEKA 22.lipnja 22, Rijeka</w:t>
      </w:r>
      <w:r w:rsidR="00E221E5" w:rsidRPr="00E221E5">
        <w:rPr>
          <w:rFonts w:cs="Times New Roman" w:hAnsi="Times New Roman" w:ascii="Times New Roman"/>
          <w:sz w:val="24"/>
          <w:szCs w:val="24"/>
        </w:rPr>
        <w:t xml:space="preserve">, Registarski broj : </w:t>
      </w:r>
      <w:r w:rsidR="00E221E5" w:rsidRPr="00E221E5">
        <w:rPr>
          <w:rFonts w:cs="Times New Roman" w:hAnsi="Times New Roman" w:ascii="Times New Roman"/>
          <w:bCs/>
          <w:sz w:val="24"/>
          <w:szCs w:val="24"/>
        </w:rPr>
        <w:t>08001863</w:t>
      </w:r>
      <w:r w:rsidR="00E221E5" w:rsidRPr="00E221E5">
        <w:rPr>
          <w:rFonts w:cs="Times New Roman" w:hAnsi="Times New Roman" w:ascii="Times New Roman"/>
          <w:sz w:val="24"/>
          <w:szCs w:val="24"/>
        </w:rPr>
        <w:t xml:space="preserve">, OIB: </w:t>
      </w:r>
      <w:r w:rsidR="00E221E5" w:rsidRPr="00E221E5">
        <w:rPr>
          <w:rFonts w:cs="Times New Roman" w:hAnsi="Times New Roman" w:ascii="Times New Roman"/>
          <w:bCs/>
          <w:sz w:val="24"/>
          <w:szCs w:val="24"/>
        </w:rPr>
        <w:t>81184524015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221E5" w:rsidRPr="00E221E5">
        <w:rPr>
          <w:rFonts w:cs="Times New Roman" w:hAnsi="Times New Roman" w:ascii="Times New Roman"/>
          <w:bCs/>
          <w:sz w:val="24"/>
          <w:szCs w:val="24"/>
        </w:rPr>
        <w:t>UDRUGA ZA OSMIŠLJAVANJE SLOBODNOG VREMENA MLADIH "BAANG" RIJEKA 22.lipnja 22, Rijeka</w:t>
      </w:r>
      <w:r w:rsidR="00E221E5" w:rsidRPr="00E221E5">
        <w:rPr>
          <w:rFonts w:cs="Times New Roman" w:hAnsi="Times New Roman" w:ascii="Times New Roman"/>
          <w:sz w:val="24"/>
          <w:szCs w:val="24"/>
        </w:rPr>
        <w:t xml:space="preserve">, Registarski broj : </w:t>
      </w:r>
      <w:r w:rsidR="00E221E5" w:rsidRPr="00E221E5">
        <w:rPr>
          <w:rFonts w:cs="Times New Roman" w:hAnsi="Times New Roman" w:ascii="Times New Roman"/>
          <w:bCs/>
          <w:sz w:val="24"/>
          <w:szCs w:val="24"/>
        </w:rPr>
        <w:t>08001863</w:t>
      </w:r>
      <w:r w:rsidR="00E221E5" w:rsidRPr="00E221E5">
        <w:rPr>
          <w:rFonts w:cs="Times New Roman" w:hAnsi="Times New Roman" w:ascii="Times New Roman"/>
          <w:sz w:val="24"/>
          <w:szCs w:val="24"/>
        </w:rPr>
        <w:t xml:space="preserve">, OIB: </w:t>
      </w:r>
      <w:r w:rsidR="00E221E5" w:rsidRPr="00E221E5">
        <w:rPr>
          <w:rFonts w:cs="Times New Roman" w:hAnsi="Times New Roman" w:ascii="Times New Roman"/>
          <w:bCs/>
          <w:sz w:val="24"/>
          <w:szCs w:val="24"/>
        </w:rPr>
        <w:t>81184524015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532B71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532B71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E221E5">
        <w:rPr>
          <w:rFonts w:cs="Times New Roman" w:hAnsi="Times New Roman" w:ascii="Times New Roman"/>
          <w:sz w:val="24"/>
          <w:szCs w:val="24"/>
        </w:rPr>
        <w:t xml:space="preserve"> Renato Sabljić, OIB: 74644810692, Zdenački zavoj 14,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D1297" w:rsidP="00E10AC9" w:rsidR="00CD12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221E5" w:rsidRPr="00E221E5">
        <w:rPr>
          <w:rFonts w:cs="Times New Roman" w:hAnsi="Times New Roman" w:ascii="Times New Roman"/>
          <w:bCs/>
          <w:sz w:val="24"/>
          <w:szCs w:val="24"/>
        </w:rPr>
        <w:t>UDRUGA ZA OSMIŠLJAVANJE SLOBODNOG VREMENA MLADIH "BAANG" RIJEKA 22.lipnja 22, Rijeka</w:t>
      </w:r>
      <w:r w:rsidR="00E221E5" w:rsidRPr="00E221E5">
        <w:rPr>
          <w:rFonts w:cs="Times New Roman" w:hAnsi="Times New Roman" w:ascii="Times New Roman"/>
          <w:sz w:val="24"/>
          <w:szCs w:val="24"/>
        </w:rPr>
        <w:t xml:space="preserve">, Registarski broj : </w:t>
      </w:r>
      <w:r w:rsidR="00E221E5" w:rsidRPr="00E221E5">
        <w:rPr>
          <w:rFonts w:cs="Times New Roman" w:hAnsi="Times New Roman" w:ascii="Times New Roman"/>
          <w:bCs/>
          <w:sz w:val="24"/>
          <w:szCs w:val="24"/>
        </w:rPr>
        <w:t>08001863</w:t>
      </w:r>
      <w:r w:rsidR="00E221E5" w:rsidRPr="00E221E5">
        <w:rPr>
          <w:rFonts w:cs="Times New Roman" w:hAnsi="Times New Roman" w:ascii="Times New Roman"/>
          <w:sz w:val="24"/>
          <w:szCs w:val="24"/>
        </w:rPr>
        <w:t xml:space="preserve">, OIB: </w:t>
      </w:r>
      <w:r w:rsidR="00E221E5" w:rsidRPr="00E221E5">
        <w:rPr>
          <w:rFonts w:cs="Times New Roman" w:hAnsi="Times New Roman" w:ascii="Times New Roman"/>
          <w:bCs/>
          <w:sz w:val="24"/>
          <w:szCs w:val="24"/>
        </w:rPr>
        <w:t>81184524015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95A26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221E5" w:rsidRPr="00E221E5">
        <w:rPr>
          <w:rFonts w:cs="Times New Roman" w:hAnsi="Times New Roman" w:ascii="Times New Roman"/>
          <w:bCs/>
          <w:sz w:val="24"/>
          <w:szCs w:val="24"/>
        </w:rPr>
        <w:t>UDRUGA ZA OSMIŠLJAVANJE SLOBODNOG VREMENA MLADIH "BAANG" RIJEKA 22.lipnja 22, Rijeka</w:t>
      </w:r>
      <w:r w:rsidR="00E221E5" w:rsidRPr="00E221E5">
        <w:rPr>
          <w:rFonts w:cs="Times New Roman" w:hAnsi="Times New Roman" w:ascii="Times New Roman"/>
          <w:sz w:val="24"/>
          <w:szCs w:val="24"/>
        </w:rPr>
        <w:t xml:space="preserve">, Registarski broj : </w:t>
      </w:r>
      <w:r w:rsidR="00E221E5" w:rsidRPr="00E221E5">
        <w:rPr>
          <w:rFonts w:cs="Times New Roman" w:hAnsi="Times New Roman" w:ascii="Times New Roman"/>
          <w:bCs/>
          <w:sz w:val="24"/>
          <w:szCs w:val="24"/>
        </w:rPr>
        <w:t>08001863</w:t>
      </w:r>
      <w:r w:rsidR="00E221E5" w:rsidRPr="00E221E5">
        <w:rPr>
          <w:rFonts w:cs="Times New Roman" w:hAnsi="Times New Roman" w:ascii="Times New Roman"/>
          <w:sz w:val="24"/>
          <w:szCs w:val="24"/>
        </w:rPr>
        <w:t xml:space="preserve">, OIB: </w:t>
      </w:r>
      <w:r w:rsidR="00E221E5" w:rsidRPr="00E221E5">
        <w:rPr>
          <w:rFonts w:cs="Times New Roman" w:hAnsi="Times New Roman" w:ascii="Times New Roman"/>
          <w:bCs/>
          <w:sz w:val="24"/>
          <w:szCs w:val="24"/>
        </w:rPr>
        <w:t>81184524015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CD1297">
        <w:rPr>
          <w:rFonts w:cs="Times New Roman" w:hAnsi="Times New Roman" w:ascii="Times New Roman"/>
          <w:sz w:val="24"/>
          <w:szCs w:val="24"/>
        </w:rPr>
        <w:t>9</w:t>
      </w:r>
      <w:r w:rsidR="00E221E5">
        <w:rPr>
          <w:rFonts w:cs="Times New Roman" w:hAnsi="Times New Roman" w:ascii="Times New Roman"/>
          <w:sz w:val="24"/>
          <w:szCs w:val="24"/>
        </w:rPr>
        <w:t>44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E221E5">
        <w:rPr>
          <w:rFonts w:cs="Times New Roman" w:eastAsia="Times New Roman" w:hAnsi="Times New Roman" w:ascii="Times New Roman"/>
          <w:sz w:val="24"/>
          <w:szCs w:val="24"/>
          <w:lang w:eastAsia="hr-HR"/>
        </w:rPr>
        <w:t>245,10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95A26">
        <w:rPr>
          <w:rFonts w:cs="Times New Roman" w:hAnsi="Times New Roman" w:ascii="Times New Roman"/>
          <w:sz w:val="24"/>
          <w:szCs w:val="24"/>
        </w:rPr>
        <w:t>Registra udruga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095A26">
        <w:rPr>
          <w:rFonts w:cs="Times New Roman" w:hAnsi="Times New Roman" w:ascii="Times New Roman"/>
          <w:sz w:val="24"/>
          <w:szCs w:val="24"/>
        </w:rPr>
        <w:t>2-4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95A26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095A26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9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4F4" w:rsidP="00C2277B" w:rsidR="00A364F4">
      <w:pPr>
        <w:spacing w:lineRule="auto" w:line="240" w:after="0"/>
      </w:pPr>
      <w:r>
        <w:separator/>
      </w:r>
    </w:p>
  </w:endnote>
  <w:endnote w:id="0" w:type="continuationSeparator">
    <w:p w:rsidRDefault="00A364F4" w:rsidP="00C2277B" w:rsidR="00A364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2BC2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4F4" w:rsidP="00C2277B" w:rsidR="00A364F4">
      <w:pPr>
        <w:spacing w:lineRule="auto" w:line="240" w:after="0"/>
      </w:pPr>
      <w:r>
        <w:separator/>
      </w:r>
    </w:p>
  </w:footnote>
  <w:footnote w:id="0" w:type="continuationSeparator">
    <w:p w:rsidRDefault="00A364F4" w:rsidP="00C2277B" w:rsidR="00A364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170/2016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95A26"/>
    <w:rsid w:val="000A758E"/>
    <w:rsid w:val="000B2F5F"/>
    <w:rsid w:val="000F6091"/>
    <w:rsid w:val="001027C9"/>
    <w:rsid w:val="001315DB"/>
    <w:rsid w:val="00152283"/>
    <w:rsid w:val="00167B09"/>
    <w:rsid w:val="00197484"/>
    <w:rsid w:val="001B0BDA"/>
    <w:rsid w:val="001C38B4"/>
    <w:rsid w:val="00222EBD"/>
    <w:rsid w:val="0023774F"/>
    <w:rsid w:val="00237ADA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2B71"/>
    <w:rsid w:val="00535CE9"/>
    <w:rsid w:val="005450FC"/>
    <w:rsid w:val="005679F2"/>
    <w:rsid w:val="00590E66"/>
    <w:rsid w:val="00596B32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325D"/>
    <w:rsid w:val="0071065A"/>
    <w:rsid w:val="00747338"/>
    <w:rsid w:val="007B4F16"/>
    <w:rsid w:val="007D4316"/>
    <w:rsid w:val="007D787F"/>
    <w:rsid w:val="007E3AEC"/>
    <w:rsid w:val="007E5181"/>
    <w:rsid w:val="007F1AC0"/>
    <w:rsid w:val="00820E39"/>
    <w:rsid w:val="00842BC2"/>
    <w:rsid w:val="00892BD7"/>
    <w:rsid w:val="008A431F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6B15"/>
    <w:rsid w:val="009E68EA"/>
    <w:rsid w:val="009F4501"/>
    <w:rsid w:val="00A364F4"/>
    <w:rsid w:val="00B1608C"/>
    <w:rsid w:val="00B24B53"/>
    <w:rsid w:val="00B55F5F"/>
    <w:rsid w:val="00B8085E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F047E"/>
    <w:rsid w:val="00F058C3"/>
    <w:rsid w:val="00F11D35"/>
    <w:rsid w:val="00F67B7E"/>
    <w:rsid w:val="00FA29D5"/>
    <w:rsid w:val="00FD5981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42B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B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BC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B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B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42B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B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BC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B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B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St-170/2016</izvorni_sadrzaj>
    <derivirana_varijabla naziv="DomainObject.Predmet.OznakaBroj_1">St-170/2016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osmišljavanje slobodnog vremena mladih BAANG</izvorni_sadrzaj>
    <derivirana_varijabla naziv="DomainObject.Predmet.ProtustrankaFormated_1">  Udruga za osmišljavanje slobodnog vremena mladih BAANG</derivirana_varijabla>
  </DomainObject.Predmet.ProtustrankaFormated>
  <DomainObject.Predmet.ProtustrankaFormatedOIB>
    <izvorni_sadrzaj>  Udruga za osmišljavanje slobodnog vremena mladih BAANG, OIB 81184524015</izvorni_sadrzaj>
    <derivirana_varijabla naziv="DomainObject.Predmet.ProtustrankaFormatedOIB_1">  Udruga za osmišljavanje slobodnog vremena mladih BAANG, OIB 81184524015</derivirana_varijabla>
  </DomainObject.Predmet.ProtustrankaFormatedOIB>
  <DomainObject.Predmet.ProtustrankaFormatedWithAdress>
    <izvorni_sadrzaj> Udruga za osmišljavanje slobodnog vremena mladih BAANG, 22. Lipnja 22, 51000 Rijeka</izvorni_sadrzaj>
    <derivirana_varijabla naziv="DomainObject.Predmet.ProtustrankaFormatedWithAdress_1"> Udruga za osmišljavanje slobodnog vremena mladih BAANG, 22. Lipnja 22, 51000 Rijeka</derivirana_varijabla>
  </DomainObject.Predmet.ProtustrankaFormatedWithAdress>
  <DomainObject.Predmet.ProtustrankaFormatedWithAdressOIB>
    <izvorni_sadrzaj> Udruga za osmišljavanje slobodnog vremena mladih BAANG, OIB 81184524015, 22. Lipnja 22, 51000 Rijeka</izvorni_sadrzaj>
    <derivirana_varijabla naziv="DomainObject.Predmet.ProtustrankaFormatedWithAdressOIB_1"> Udruga za osmišljavanje slobodnog vremena mladih BAANG, OIB 81184524015, 22. Lipnja 22, 51000 Rijeka</derivirana_varijabla>
  </DomainObject.Predmet.ProtustrankaFormatedWithAdressOIB>
  <DomainObject.Predmet.ProtustrankaWithAdress>
    <izvorni_sadrzaj>Udruga za osmišljavanje slobodnog vremena mladih BAANG 22. Lipnja 22, 51000 Rijeka</izvorni_sadrzaj>
    <derivirana_varijabla naziv="DomainObject.Predmet.ProtustrankaWithAdress_1">Udruga za osmišljavanje slobodnog vremena mladih BAANG 22. Lipnja 22, 51000 Rijeka</derivirana_varijabla>
  </DomainObject.Predmet.ProtustrankaWithAdress>
  <DomainObject.Predmet.ProtustrankaWithAdressOIB>
    <izvorni_sadrzaj>Udruga za osmišljavanje slobodnog vremena mladih BAANG, OIB 81184524015, 22. Lipnja 22, 51000 Rijeka</izvorni_sadrzaj>
    <derivirana_varijabla naziv="DomainObject.Predmet.ProtustrankaWithAdressOIB_1">Udruga za osmišljavanje slobodnog vremena mladih BAANG, OIB 81184524015, 22. Lipnja 22, 51000 Rijeka</derivirana_varijabla>
  </DomainObject.Predmet.ProtustrankaWithAdressOIB>
  <DomainObject.Predmet.ProtustrankaNazivFormated>
    <izvorni_sadrzaj>Udruga za osmišljavanje slobodnog vremena mladih BAANG</izvorni_sadrzaj>
    <derivirana_varijabla naziv="DomainObject.Predmet.ProtustrankaNazivFormated_1">Udruga za osmišljavanje slobodnog vremena mladih BAANG</derivirana_varijabla>
  </DomainObject.Predmet.ProtustrankaNazivFormated>
  <DomainObject.Predmet.ProtustrankaNazivFormatedOIB>
    <izvorni_sadrzaj>Udruga za osmišljavanje slobodnog vremena mladih BAANG, OIB 81184524015</izvorni_sadrzaj>
    <derivirana_varijabla naziv="DomainObject.Predmet.ProtustrankaNazivFormatedOIB_1">Udruga za osmišljavanje slobodnog vremena mladih BAANG, OIB 81184524015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za osmišljavanje slobodnog vremena mladih BAANG</item>
    </izvorni_sadrzaj>
    <derivirana_varijabla naziv="DomainObject.Predmet.ProtuStrankaListFormated_1">
      <item>Udruga za osmišljavanje slobodnog vremena mladih BAANG</item>
    </derivirana_varijabla>
  </DomainObject.Predmet.ProtuStrankaListFormated>
  <DomainObject.Predmet.ProtuStrankaListFormatedOIB>
    <izvorni_sadrzaj>
      <item>Udruga za osmišljavanje slobodnog vremena mladih BAANG, OIB 81184524015</item>
    </izvorni_sadrzaj>
    <derivirana_varijabla naziv="DomainObject.Predmet.ProtuStrankaListFormatedOIB_1">
      <item>Udruga za osmišljavanje slobodnog vremena mladih BAANG, OIB 81184524015</item>
    </derivirana_varijabla>
  </DomainObject.Predmet.ProtuStrankaListFormatedOIB>
  <DomainObject.Predmet.ProtuStrankaListFormatedWithAdress>
    <izvorni_sadrzaj>
      <item>Udruga za osmišljavanje slobodnog vremena mladih BAANG, 22. Lipnja 22, 51000 Rijeka</item>
    </izvorni_sadrzaj>
    <derivirana_varijabla naziv="DomainObject.Predmet.ProtuStrankaListFormatedWithAdress_1">
      <item>Udruga za osmišljavanje slobodnog vremena mladih BAANG, 22. Lipnja 22, 51000 Rijeka</item>
    </derivirana_varijabla>
  </DomainObject.Predmet.ProtuStrankaListFormatedWithAdress>
  <DomainObject.Predmet.ProtuStrankaListFormatedWithAdressOIB>
    <izvorni_sadrzaj>
      <item>Udruga za osmišljavanje slobodnog vremena mladih BAANG, OIB 81184524015, 22. Lipnja 22, 51000 Rijeka</item>
    </izvorni_sadrzaj>
    <derivirana_varijabla naziv="DomainObject.Predmet.ProtuStrankaListFormatedWithAdressOIB_1">
      <item>Udruga za osmišljavanje slobodnog vremena mladih BAANG, OIB 81184524015, 22. Lipnja 22, 51000 Rijeka</item>
    </derivirana_varijabla>
  </DomainObject.Predmet.ProtuStrankaListFormatedWithAdressOIB>
  <DomainObject.Predmet.ProtuStrankaListNazivFormated>
    <izvorni_sadrzaj>
      <item>Udruga za osmišljavanje slobodnog vremena mladih BAANG</item>
    </izvorni_sadrzaj>
    <derivirana_varijabla naziv="DomainObject.Predmet.ProtuStrankaListNazivFormated_1">
      <item>Udruga za osmišljavanje slobodnog vremena mladih BAANG</item>
    </derivirana_varijabla>
  </DomainObject.Predmet.ProtuStrankaListNazivFormated>
  <DomainObject.Predmet.ProtuStrankaListNazivFormatedOIB>
    <izvorni_sadrzaj>
      <item>Udruga za osmišljavanje slobodnog vremena mladih BAANG, OIB 81184524015</item>
    </izvorni_sadrzaj>
    <derivirana_varijabla naziv="DomainObject.Predmet.ProtuStrankaListNazivFormatedOIB_1">
      <item>Udruga za osmišljavanje slobodnog vremena mladih BAANG, OIB 81184524015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za osmišljavanje slobodnog vremena mladih BAANG</izvorni_sadrzaj>
    <derivirana_varijabla naziv="DomainObject.Predmet.ProtustrankaIDrugi_1">Udruga za osmišljavanje slobodnog vremena mladih BAANG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za osmišljavanje slobodnog vremena mladih BAANG, OIB 81184524015, 22. Lipnja 22, 51000 Rijeka</izvorni_sadrzaj>
    <derivirana_varijabla naziv="DomainObject.Predmet.ProtustrankaIDrugiAdressOIB_1">Udruga za osmišljavanje slobodnog vremena mladih BAANG, OIB 81184524015, 22. Lipnja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za osmišljavanje slobodnog vremena mladih BAANG</item>
    </izvorni_sadrzaj>
    <derivirana_varijabla naziv="DomainObject.Predmet.SudioniciListNaziv_1">
      <item>FINA  Rijeka</item>
      <item>Udruga za osmišljavanje slobodnog vremena mladih BAANG</item>
    </derivirana_varijabla>
  </DomainObject.Predmet.SudioniciListNaziv>
  <DomainObject.Predmet.SudioniciListAdressOIB>
    <izvorni_sadrzaj>
      <item>FINA  Rijeka, OIB 85821130368, Frana Kurelca 8,51000 Rijeka</item>
      <item>Udruga za osmišljavanje slobodnog vremena mladih BAANG, OIB 81184524015, 22. Lipnja 22,51000 Rijeka</item>
    </izvorni_sadrzaj>
    <derivirana_varijabla naziv="DomainObject.Predmet.SudioniciListAdressOIB_1">
      <item>FINA  Rijeka, OIB 85821130368, Frana Kurelca 8,51000 Rijeka</item>
      <item>Udruga za osmišljavanje slobodnog vremena mladih BAANG, OIB 81184524015, 22. Lipnja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81184524015</item>
    </izvorni_sadrzaj>
    <derivirana_varijabla naziv="DomainObject.Predmet.SudioniciListNazivOIB_1">
      <item>, OIB 85821130368</item>
      <item>, OIB 81184524015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3834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2016-04-12T07:13:00Z</dcterms:created>
  <dc:creator>Vera Jelenović</dc:creator>
  <cp:lastModifiedBy>Danijela Fumić</cp:lastModifiedBy>
  <cp:lastPrinted>2016-04-12T07:13:00Z</cp:lastPrinted>
  <dcterms:modified xmlns:xsi="http://www.w3.org/2001/XMLSchema-instance" xsi:type="dcterms:W3CDTF">2016-04-12T07:13:00Z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