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90BE1" w:rsidR="00890BE1">
        <w:tc>
          <w:tcPr>
            <w:tcW w:type="dxa" w:w="2985"/>
            <w:hideMark/>
          </w:tcPr>
          <w:p w:rsidRDefault="00890BE1" w:rsidP="00890BE1" w:rsidR="00890BE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90BE1" w:rsidP="00890BE1" w:rsidR="00890BE1">
            <w:pPr>
              <w:spacing w:after="0"/>
              <w:jc w:val="center"/>
            </w:pPr>
            <w:r>
              <w:t>Republika Hrvatska</w:t>
            </w:r>
          </w:p>
          <w:p w:rsidRDefault="00890BE1" w:rsidP="00890BE1" w:rsidR="00890BE1">
            <w:pPr>
              <w:spacing w:after="0"/>
              <w:jc w:val="center"/>
            </w:pPr>
            <w:r>
              <w:t>Trgovački sud u Varaždinu</w:t>
            </w:r>
          </w:p>
          <w:p w:rsidRDefault="00890BE1" w:rsidP="00890BE1" w:rsidR="00890BE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477969" w14:paraId="7477969" w:rsidRDefault="00890BE1" w:rsidP="00890BE1" w:rsidR="00890BE1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90BE1" w:rsidP="00890BE1" w:rsidR="00890BE1">
      <w:pPr>
        <w:spacing w:after="0"/>
        <w:jc w:val="both"/>
      </w:pPr>
      <w:r>
        <w:t xml:space="preserve">                                                                                                    Poslovni broj: 3 St-240/2018-4</w:t>
      </w:r>
    </w:p>
    <w:p w:rsidRDefault="00890BE1" w:rsidP="00890BE1" w:rsidR="00890BE1">
      <w:pPr>
        <w:spacing w:after="0"/>
        <w:jc w:val="both"/>
      </w:pP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  <w:jc w:val="center"/>
      </w:pPr>
      <w:r>
        <w:t>U  I M E  R E P U B L I K E  H R V A T S K E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  <w:jc w:val="center"/>
      </w:pPr>
      <w:r>
        <w:t>R J E Š E NJ E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PAŠICA jednostavno društvo s ograničenom odgovornošću za građenje, prijevoz, trgovinu i usluge, skraćena tvrtka PAŠICA  j.d.o.o. Koprivnica, Bjelovarska cesta 46, MBS: 070128951, OIB: 54162330238, dana 04. rujna 2018. godine,</w:t>
      </w:r>
    </w:p>
    <w:p w:rsidRDefault="00890BE1" w:rsidP="00890BE1" w:rsidR="00890BE1">
      <w:pPr>
        <w:spacing w:after="0"/>
        <w:jc w:val="both"/>
      </w:pPr>
    </w:p>
    <w:p w:rsidRDefault="00890BE1" w:rsidP="00890BE1" w:rsidR="00890BE1">
      <w:pPr>
        <w:spacing w:after="0"/>
        <w:jc w:val="both"/>
      </w:pPr>
    </w:p>
    <w:p w:rsidRDefault="00890BE1" w:rsidP="00890BE1" w:rsidR="00890BE1">
      <w:pPr>
        <w:spacing w:after="0"/>
        <w:jc w:val="center"/>
      </w:pPr>
      <w:r>
        <w:t>r i j e š i o   j e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  <w:jc w:val="both"/>
      </w:pPr>
      <w:r>
        <w:tab/>
        <w:t xml:space="preserve">I/ Otvara se stečajni postupak nad stečajnim dužnikom PAŠICA jednostavno društvo s ograničenom odgovornošću za građenje, prijevoz, trgovinu i usluge, skraćena tvrtka PAŠICA  j.d.o.o. Koprivnica, Bjelovarska cesta 46, MBS: 070128951, OIB: 54162330238, s danom 04. rujna 2018. u 14,30 sati. </w:t>
      </w:r>
    </w:p>
    <w:p w:rsidRDefault="00890BE1" w:rsidP="00890BE1" w:rsidR="00890BE1">
      <w:pPr>
        <w:spacing w:after="0"/>
        <w:jc w:val="both"/>
      </w:pPr>
    </w:p>
    <w:p w:rsidRDefault="00890BE1" w:rsidP="00890BE1" w:rsidR="00890BE1">
      <w:pPr>
        <w:spacing w:after="0"/>
        <w:jc w:val="both"/>
        <w:rPr>
          <w:szCs w:val="20"/>
        </w:rPr>
      </w:pPr>
      <w:r>
        <w:tab/>
        <w:t>II/ Zaključuje se stečajni postupak nad stečajnim dužnikom PAŠICA jednostavno društvo s ograničenom odgovornošću za građenje, prijevoz, trgovinu i usluge, skraćena tvrtka PAŠICA  j.d.o.o. Koprivnica, Bjelovarska cesta 46, MBS: 070128951, OIB: 54162330238.</w:t>
      </w:r>
    </w:p>
    <w:p w:rsidRDefault="00890BE1" w:rsidP="00890BE1" w:rsidR="00890BE1">
      <w:pPr>
        <w:spacing w:after="0"/>
        <w:jc w:val="both"/>
      </w:pPr>
    </w:p>
    <w:p w:rsidRDefault="00890BE1" w:rsidP="00890BE1" w:rsidR="00890BE1">
      <w:pPr>
        <w:spacing w:after="0"/>
        <w:jc w:val="both"/>
      </w:pPr>
      <w:r>
        <w:tab/>
        <w:t>III/ Za stečajnog upravitelja imenuje se Siniša Rajnović, Sv. Trojstva 87, Milanovac, Virovitica, OIB: 86217384445.</w:t>
      </w:r>
    </w:p>
    <w:p w:rsidRDefault="00890BE1" w:rsidP="00890BE1" w:rsidR="00890BE1">
      <w:pPr>
        <w:spacing w:after="0"/>
        <w:jc w:val="both"/>
        <w:rPr>
          <w:color w:val="FF0000"/>
        </w:rPr>
      </w:pPr>
    </w:p>
    <w:p w:rsidRDefault="00890BE1" w:rsidP="00890BE1" w:rsidR="00890BE1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890BE1" w:rsidP="00890BE1" w:rsidR="00890BE1">
      <w:pPr>
        <w:spacing w:after="0"/>
        <w:jc w:val="both"/>
      </w:pP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  <w:jc w:val="center"/>
      </w:pPr>
      <w:r>
        <w:t>Obrazloženje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  <w:jc w:val="both"/>
      </w:pPr>
      <w:r>
        <w:tab/>
        <w:t xml:space="preserve">Predlagatelj je dana 29. lipnja 2018. podnio zahtjev za pokretanje skraćenog stečajnog postupka nad dužnikom navedenim u izreci, pa kako su za to bile ispunjene pretpostavke iz čl. 428. Stečajnog zakona (''Narodne novine'' broj 71/15 i 104/17 - dalje SZ-a), sud je, primjenom </w:t>
      </w:r>
      <w:r>
        <w:lastRenderedPageBreak/>
        <w:t>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90BE1" w:rsidP="00890BE1" w:rsidR="00890BE1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  <w:jc w:val="center"/>
      </w:pPr>
      <w:r>
        <w:t>Varaždin, 4. rujna 2018.</w:t>
      </w:r>
    </w:p>
    <w:p w:rsidRDefault="00890BE1" w:rsidP="00890BE1" w:rsidR="00890BE1">
      <w:pPr>
        <w:spacing w:after="0"/>
      </w:pPr>
      <w:r>
        <w:t xml:space="preserve">                                                                                                  </w:t>
      </w:r>
    </w:p>
    <w:p w:rsidRDefault="00890BE1" w:rsidP="00890BE1" w:rsidR="00890BE1">
      <w:pPr>
        <w:spacing w:after="0"/>
      </w:pPr>
      <w:r>
        <w:t xml:space="preserve">     </w:t>
      </w:r>
    </w:p>
    <w:p w:rsidRDefault="00890BE1" w:rsidP="00890BE1" w:rsidR="00890BE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Sudac: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Jasna Lekić, v. r.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Za točnost otpravka - ovlašteni službenik:</w:t>
      </w:r>
    </w:p>
    <w:p w:rsidRDefault="00890BE1" w:rsidP="00890BE1" w:rsidR="00890BE1">
      <w:pPr>
        <w:spacing w:after="0"/>
      </w:pPr>
      <w:r>
        <w:t xml:space="preserve"> 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  <w:r>
        <w:t xml:space="preserve">                              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  <w:r>
        <w:tab/>
        <w:t>UPUTA O PRAVNOM LIJEKU: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90BE1" w:rsidP="00890BE1" w:rsidR="00890BE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</w:p>
    <w:p w:rsidRDefault="00890BE1" w:rsidP="00890BE1" w:rsidR="00890BE1">
      <w:pPr>
        <w:spacing w:after="0"/>
      </w:pPr>
      <w:r>
        <w:t>DNA:</w:t>
      </w:r>
    </w:p>
    <w:p w:rsidRDefault="00890BE1" w:rsidP="00890BE1" w:rsidR="00890BE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90BE1" w:rsidP="00890BE1" w:rsidR="00890BE1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890BE1" w:rsidP="00890BE1" w:rsidR="00890BE1">
      <w:pPr>
        <w:numPr>
          <w:ilvl w:val="0"/>
          <w:numId w:val="47"/>
        </w:numPr>
        <w:spacing w:after="0"/>
      </w:pPr>
      <w:r>
        <w:t>Dužnik PAŠICA  j.d.o.o. Koprivnica, Bjelovarska cesta 46</w:t>
      </w:r>
    </w:p>
    <w:p w:rsidRDefault="00890BE1" w:rsidP="00890BE1" w:rsidR="00890BE1">
      <w:pPr>
        <w:numPr>
          <w:ilvl w:val="0"/>
          <w:numId w:val="47"/>
        </w:numPr>
        <w:spacing w:after="0"/>
      </w:pPr>
      <w:r>
        <w:t>Direktor dužnika Igor Pašica iz Vira, Put Podvornic 6, 23234 Vir</w:t>
      </w:r>
    </w:p>
    <w:p w:rsidRDefault="00890BE1" w:rsidP="00890BE1" w:rsidR="00890BE1">
      <w:pPr>
        <w:numPr>
          <w:ilvl w:val="0"/>
          <w:numId w:val="47"/>
        </w:numPr>
        <w:spacing w:after="0"/>
      </w:pPr>
      <w:r>
        <w:t>Sudski registar ovoga suda radi zabilježbe (odmah-elektronski i nakon pravomoćnosti)</w:t>
      </w:r>
      <w:r>
        <w:rPr>
          <w:rFonts w:eastAsia="Calibri"/>
        </w:rPr>
        <w:t xml:space="preserve"> </w:t>
      </w:r>
    </w:p>
    <w:p w:rsidRDefault="00890BE1" w:rsidP="00890BE1" w:rsidR="00890BE1">
      <w:pPr>
        <w:numPr>
          <w:ilvl w:val="0"/>
          <w:numId w:val="47"/>
        </w:numPr>
        <w:spacing w:after="0"/>
      </w:pPr>
      <w:r>
        <w:t>Ministarstvo financija, Porezna uprava, Područni ured Koprivnica, Hrvatske državnosti 7</w:t>
      </w:r>
    </w:p>
    <w:p w:rsidRDefault="00890BE1" w:rsidP="00890BE1" w:rsidR="00890BE1">
      <w:pPr>
        <w:numPr>
          <w:ilvl w:val="0"/>
          <w:numId w:val="47"/>
        </w:numPr>
        <w:spacing w:after="0"/>
        <w:rPr>
          <w:szCs w:val="20"/>
        </w:rPr>
      </w:pPr>
      <w:r>
        <w:t>Stečajni upravitelj Siniša Rajnović, Sv. Trojstva 87, Milanovac, 33000 Virovitica</w:t>
      </w:r>
    </w:p>
    <w:p w:rsidRDefault="00890BE1" w:rsidP="00890BE1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788" w:rsidP="00537B78" w:rsidR="00C24788">
      <w:r>
        <w:separator/>
      </w:r>
    </w:p>
  </w:endnote>
  <w:endnote w:id="0" w:type="continuationSeparator">
    <w:p w:rsidRDefault="00C24788" w:rsidP="00537B78" w:rsidR="00C2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788" w:rsidP="00537B78" w:rsidR="00C24788">
      <w:r>
        <w:separator/>
      </w:r>
    </w:p>
  </w:footnote>
  <w:footnote w:id="0" w:type="continuationSeparator">
    <w:p w:rsidRDefault="00C24788" w:rsidP="00537B78" w:rsidR="00C2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36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BE1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024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St-240/2018-4</izvorni_sadrzaj>
    <derivirana_varijabla naziv="DomainObject.Oznaka_1">St-240/2018-4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PAŠICA jednostavno društvo s ograničenom odgovornošću za građenje, prijevoz, trgovinu i usluge zastupanog po punomoćniku Igor Pašica</izvorni_sadrzaj>
    <derivirana_varijabla naziv="DomainObject.Predmet.ProtustrankaFormated_1">  PAŠICA jednostavno društvo s ograničenom odgovornošću za građenje, prijevoz, trgovinu i usluge zastupanog po punomoćniku Igor Pašica</derivirana_varijabla>
  </DomainObject.Predmet.ProtustrankaFormated>
  <DomainObject.Predmet.ProtustrankaFormatedOIB>
    <izvorni_sadrzaj>  PAŠICA jednostavno društvo s ograničenom odgovornošću za građenje, prijevoz, trgovinu i usluge, OIB 54162330238 zastupanog po punomoćniku Igor Pašica</izvorni_sadrzaj>
    <derivirana_varijabla naziv="DomainObject.Predmet.ProtustrankaFormatedOIB_1">  PAŠICA jednostavno društvo s ograničenom odgovornošću za građenje, prijevoz, trgovinu i usluge, OIB 54162330238 zastupanog po punomoćniku Igor Pašica</derivirana_varijabla>
  </DomainObject.Predmet.ProtustrankaFormatedOIB>
  <DomainObject.Predmet.ProtustrankaFormatedWithAdress>
    <izvorni_sadrzaj> PAŠICA jednostavno društvo s ograničenom odgovornošću za građenje, prijevoz, trgovinu i usluge, Bjelovarska cesta 46, 48000 Koprivnica zastupanog po punomoćniku Igor Pašica</izvorni_sadrzaj>
    <derivirana_varijabla naziv="DomainObject.Predmet.ProtustrankaFormatedWithAdress_1"> PAŠICA jednostavno društvo s ograničenom odgovornošću za građenje, prijevoz, trgovinu i usluge, Bjelovarska cesta 46, 48000 Koprivnica zastupanog po punomoćniku Igor Pašica</derivirana_varijabla>
  </DomainObject.Predmet.ProtustrankaFormatedWithAdress>
  <DomainObject.Predmet.ProtustrankaFormatedWithAdressOIB>
    <izvorni_sadrzaj> PAŠICA jednostavno društvo s ograničenom odgovornošću za građenje, prijevoz, trgovinu i usluge, OIB 54162330238, Bjelovarska cesta 46, 48000 Koprivnica zastupanog po punomoćniku Igor Pašica</izvorni_sadrzaj>
    <derivirana_varijabla naziv="DomainObject.Predmet.ProtustrankaFormatedWithAdressOIB_1"> PAŠICA jednostavno društvo s ograničenom odgovornošću za građenje, prijevoz, trgovinu i usluge, OIB 54162330238, Bjelovarska cesta 46, 48000 Koprivnica zastupanog po punomoćniku Igor Pašica</derivirana_varijabla>
  </DomainObject.Predmet.ProtustrankaFormatedWithAdressOIB>
  <DomainObject.Predmet.ProtustrankaWithAdress>
    <izvorni_sadrzaj>PAŠICA jednostavno društvo s ograničenom odgovornošću za građenje, prijevoz, trgovinu i usluge Bjelovarska cesta 46, 48000 Koprivnica</izvorni_sadrzaj>
    <derivirana_varijabla naziv="DomainObject.Predmet.ProtustrankaWithAdress_1">PAŠICA jednostavno društvo s ograničenom odgovornošću za građenje, prijevoz, trgovinu i usluge Bjelovarska cesta 46, 48000 Koprivnica</derivirana_varijabla>
  </DomainObject.Predmet.ProtustrankaWithAdress>
  <DomainObject.Predmet.ProtustrankaWithAdressOIB>
    <izvorni_sadrzaj>PAŠICA jednostavno društvo s ograničenom odgovornošću za građenje, prijevoz, trgovinu i usluge, OIB 54162330238, Bjelovarska cesta 46, 48000 Koprivnica</izvorni_sadrzaj>
    <derivirana_varijabla naziv="DomainObject.Predmet.ProtustrankaWithAdressOIB_1">PAŠICA jednostavno društvo s ograničenom odgovornošću za građenje, prijevoz, trgovinu i usluge, OIB 54162330238, Bjelovarska cesta 46, 48000 Koprivnica</derivirana_varijabla>
  </DomainObject.Predmet.ProtustrankaWithAdressOIB>
  <DomainObject.Predmet.ProtustrankaNazivFormated>
    <izvorni_sadrzaj>PAŠICA jednostavno društvo s ograničenom odgovornošću za građenje, prijevoz, trgovinu i usluge</izvorni_sadrzaj>
    <derivirana_varijabla naziv="DomainObject.Predmet.ProtustrankaNazivFormated_1">PAŠICA jednostavno društvo s ograničenom odgovornošću za građenje, prijevoz, trgovinu i usluge</derivirana_varijabla>
  </DomainObject.Predmet.ProtustrankaNazivFormated>
  <DomainObject.Predmet.ProtustrankaNazivFormatedOIB>
    <izvorni_sadrzaj>PAŠICA jednostavno društvo s ograničenom odgovornošću za građenje, prijevoz, trgovinu i usluge, OIB 54162330238</izvorni_sadrzaj>
    <derivirana_varijabla naziv="DomainObject.Predmet.ProtustrankaNazivFormatedOIB_1">PAŠICA jednostavno društvo s ograničenom odgovornošću za građenje, prijevoz, trgovinu i usluge, OIB 54162330238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17358.22</izvorni_sadrzaj>
    <derivirana_varijabla naziv="DomainObject.Predmet.TrenutnaVrijednost_1">17358.22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PAŠICA jednostavno društvo s ograničenom odgovornošću za građenje, prijevoz, trgovinu i usluge zastupanog po punomoćniku Igor Pašica</item>
    </izvorni_sadrzaj>
    <derivirana_varijabla naziv="DomainObject.Predmet.ProtuStrankaListFormated_1">
      <item>PAŠICA jednostavno društvo s ograničenom odgovornošću za građenje, prijevoz, trgovinu i usluge zastupanog po punomoćniku Igor Pašica</item>
    </derivirana_varijabla>
  </DomainObject.Predmet.ProtuStrankaListFormated>
  <DomainObject.Predmet.ProtuStrankaListFormatedOIB>
    <izvorni_sadrzaj>
      <item>PAŠICA jednostavno društvo s ograničenom odgovornošću za građenje, prijevoz, trgovinu i usluge, OIB 54162330238 zastupanog po punomoćniku Igor Pašica</item>
    </izvorni_sadrzaj>
    <derivirana_varijabla naziv="DomainObject.Predmet.ProtuStrankaListFormatedOIB_1">
      <item>PAŠICA jednostavno društvo s ograničenom odgovornošću za građenje, prijevoz, trgovinu i usluge, OIB 54162330238 zastupanog po punomoćniku Igor Pašica</item>
    </derivirana_varijabla>
  </DomainObject.Predmet.ProtuStrankaListFormatedOIB>
  <DomainObject.Predmet.ProtuStrankaListFormatedWithAdress>
    <izvorni_sadrzaj>
      <item>PAŠICA jednostavno društvo s ograničenom odgovornošću za građenje, prijevoz, trgovinu i usluge, Bjelovarska cesta 46, 48000 Koprivnica zastupanog po punomoćniku Igor Pašica</item>
    </izvorni_sadrzaj>
    <derivirana_varijabla naziv="DomainObject.Predmet.ProtuStrankaListFormatedWithAdress_1">
      <item>PAŠICA jednostavno društvo s ograničenom odgovornošću za građenje, prijevoz, trgovinu i usluge, Bjelovarska cesta 46, 48000 Koprivnica zastupanog po punomoćniku Igor Pašica</item>
    </derivirana_varijabla>
  </DomainObject.Predmet.ProtuStrankaListFormatedWithAdress>
  <DomainObject.Predmet.ProtuStrankaListFormatedWithAdressOIB>
    <izvorni_sadrzaj>
      <item>PAŠICA jednostavno društvo s ograničenom odgovornošću za građenje, prijevoz, trgovinu i usluge, OIB 54162330238, Bjelovarska cesta 46, 48000 Koprivnica zastupanog po punomoćniku Igor Pašica</item>
    </izvorni_sadrzaj>
    <derivirana_varijabla naziv="DomainObject.Predmet.ProtuStrankaListFormatedWithAdressOIB_1">
      <item>PAŠICA jednostavno društvo s ograničenom odgovornošću za građenje, prijevoz, trgovinu i usluge, OIB 54162330238, Bjelovarska cesta 46, 48000 Koprivnica zastupanog po punomoćniku Igor Pašica</item>
    </derivirana_varijabla>
  </DomainObject.Predmet.ProtuStrankaListFormatedWithAdressOIB>
  <DomainObject.Predmet.ProtuStrankaListNazivFormated>
    <izvorni_sadrzaj>
      <item>PAŠICA jednostavno društvo s ograničenom odgovornošću za građenje, prijevoz, trgovinu i usluge</item>
    </izvorni_sadrzaj>
    <derivirana_varijabla naziv="DomainObject.Predmet.ProtuStrankaListNazivFormated_1">
      <item>PAŠICA jednostavno društvo s ograničenom odgovornošću za građenje, prijevoz, trgovinu i usluge</item>
    </derivirana_varijabla>
  </DomainObject.Predmet.ProtuStrankaListNazivFormated>
  <DomainObject.Predmet.ProtuStrankaListNazivFormatedOIB>
    <izvorni_sadrzaj>
      <item>PAŠICA jednostavno društvo s ograničenom odgovornošću za građenje, prijevoz, trgovinu i usluge, OIB 54162330238</item>
    </izvorni_sadrzaj>
    <derivirana_varijabla naziv="DomainObject.Predmet.ProtuStrankaListNazivFormatedOIB_1">
      <item>PAŠICA jednostavno društvo s ograničenom odgovornošću za građenje, prijevoz, trgovinu i usluge, OIB 54162330238</item>
    </derivirana_varijabla>
  </DomainObject.Predmet.ProtuStrankaListNazivFormatedOIB>
  <DomainObject.Predmet.OstaliListFormated>
    <izvorni_sadrzaj>
      <item>Sudski registar</item>
      <item>Igor Pašica punomoćnik sudionika u postupku PAŠICA jednostavno društvo s ograničenom odgovornošću za građenje, prijevoz, trgovinu i usluge</item>
    </izvorni_sadrzaj>
    <derivirana_varijabla naziv="DomainObject.Predmet.OstaliListFormated_1">
      <item>Sudski registar</item>
      <item>Igor Pašica punomoćnik sudionika u postupku PAŠICA jednostavno društvo s ograničenom odgovornošću za građenje, prijevoz, trgovinu i usluge</item>
    </derivirana_varijabla>
  </DomainObject.Predmet.OstaliListFormated>
  <DomainObject.Predmet.OstaliListFormatedOIB>
    <izvorni_sadrzaj>
      <item>Sudski registar</item>
      <item>Igor Pašica, OIB 12192329099 punomoćnik sudionika u postupku PAŠICA jednostavno društvo s ograničenom odgovornošću za građenje, prijevoz, trgovinu i usluge</item>
    </izvorni_sadrzaj>
    <derivirana_varijabla naziv="DomainObject.Predmet.OstaliListFormatedOIB_1">
      <item>Sudski registar</item>
      <item>Igor Pašica, OIB 12192329099 punomoćnik sudionika u postupku PAŠICA jednostavno društvo s ograničenom odgovornošću za građenje, prijevoz, trgovinu i usluge</item>
    </derivirana_varijabla>
  </DomainObject.Predmet.OstaliListFormatedOIB>
  <DomainObject.Predmet.OstaliListFormatedWithAdress>
    <izvorni_sadrzaj>
      <item>Sudski registar</item>
      <item>Igor Pašica, Put Podvornic 6, 23234 Vir punomoćnik sudionika u postupku PAŠICA jednostavno društvo s ograničenom odgovornošću za građenje, prijevoz, trgovinu i usluge</item>
    </izvorni_sadrzaj>
    <derivirana_varijabla naziv="DomainObject.Predmet.OstaliListFormatedWithAdress_1">
      <item>Sudski registar</item>
      <item>Igor Pašica, Put Podvornic 6, 23234 Vir punomoćnik sudionika u postupku PAŠICA jednostavno društvo s ograničenom odgovornošću za građenje, prijevoz, trgovinu i usluge</item>
    </derivirana_varijabla>
  </DomainObject.Predmet.OstaliListFormatedWithAdress>
  <DomainObject.Predmet.OstaliListFormatedWithAdressOIB>
    <izvorni_sadrzaj>
      <item>Sudski registar</item>
      <item>Igor Pašica, OIB 12192329099, Put Podvornic 6, 23234 Vir punomoćnik sudionika u postupku PAŠICA jednostavno društvo s ograničenom odgovornošću za građenje, prijevoz, trgovinu i usluge</item>
    </izvorni_sadrzaj>
    <derivirana_varijabla naziv="DomainObject.Predmet.OstaliListFormatedWithAdressOIB_1">
      <item>Sudski registar</item>
      <item>Igor Pašica, OIB 12192329099, Put Podvornic 6, 23234 Vir punomoćnik sudionika u postupku PAŠICA jednostavno društvo s ograničenom odgovornošću za građenje, prijevoz, trgovinu i usluge</item>
    </derivirana_varijabla>
  </DomainObject.Predmet.OstaliListFormatedWithAdressOIB>
  <DomainObject.Predmet.OstaliListNazivFormated>
    <izvorni_sadrzaj>
      <item>Sudski registar</item>
      <item>Igor Pašica</item>
    </izvorni_sadrzaj>
    <derivirana_varijabla naziv="DomainObject.Predmet.OstaliListNazivFormated_1">
      <item>Sudski registar</item>
      <item>Igor Pašica</item>
    </derivirana_varijabla>
  </DomainObject.Predmet.OstaliListNazivFormated>
  <DomainObject.Predmet.OstaliListNazivFormatedOIB>
    <izvorni_sadrzaj>
      <item>Sudski registar</item>
      <item>Igor Pašica, OIB 12192329099</item>
    </izvorni_sadrzaj>
    <derivirana_varijabla naziv="DomainObject.Predmet.OstaliListNazivFormatedOIB_1">
      <item>Sudski registar</item>
      <item>Igor Pašica, OIB 12192329099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St-240/2018-4</izvorni_sadrzaj>
    <derivirana_varijabla naziv="DomainObject.PoslovniBrojDokumenta_1">St-240/2018-4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PAŠICA jednostavno društvo s ograničenom odgovornošću za građenje, prijevoz, trgovinu i usluge</izvorni_sadrzaj>
    <derivirana_varijabla naziv="DomainObject.Predmet.ProtustrankaIDrugi_1">PAŠICA jednostavno društvo s ograničenom odgovornošću za građenje,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PAŠICA jednostavno društvo s ograničenom odgovornošću za građenje, prijevoz, trgovinu i usluge, OIB 54162330238, Bjelovarska cesta 46, 48000 Koprivnica</izvorni_sadrzaj>
    <derivirana_varijabla naziv="DomainObject.Predmet.ProtustrankaIDrugiAdressOIB_1">PAŠICA jednostavno društvo s ograničenom odgovornošću za građenje, prijevoz, trgovinu i usluge, OIB 54162330238, Bjelovarska cesta 46,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PAŠICA jednostavno društvo s ograničenom odgovornošću za građenje, prijevoz, trgovinu i usluge</item>
      <item>Sudski registar</item>
      <item>Igor Pašica</item>
    </izvorni_sadrzaj>
    <derivirana_varijabla naziv="DomainObject.Predmet.SudioniciListNaziv_1">
      <item>Financijska agencija</item>
      <item>PAŠICA jednostavno društvo s ograničenom odgovornošću za građenje, prijevoz, trgovinu i usluge</item>
      <item>Sudski registar</item>
      <item>Igor Pašica</item>
    </derivirana_varijabla>
  </DomainObject.Predmet.SudioniciListNaziv>
  <DomainObject.Predmet.SudioniciListAdressOIB>
    <izvorni_sadrzaj>
      <item>Financijska agencija, OIB 85821130368, A. Cesarca 2,42000 Varaždin</item>
      <item>PAŠICA jednostavno društvo s ograničenom odgovornošću za građenje, prijevoz, trgovinu i usluge, OIB 54162330238, Bjelovarska cesta 46,48000 Koprivnica</item>
      <item>Sudski registar</item>
      <item>Igor Pašica, OIB 12192329099, Put Podvornic 6,23234 Vir</item>
    </izvorni_sadrzaj>
    <derivirana_varijabla naziv="DomainObject.Predmet.SudioniciListAdressOIB_1">
      <item>Financijska agencija, OIB 85821130368, A. Cesarca 2,42000 Varaždin</item>
      <item>PAŠICA jednostavno društvo s ograničenom odgovornošću za građenje, prijevoz, trgovinu i usluge, OIB 54162330238, Bjelovarska cesta 46,48000 Koprivnica</item>
      <item>Sudski registar</item>
      <item>Igor Pašica, OIB 12192329099, Put Podvornic 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DEF92-4350-4DCB-A50D-8BF778B9D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561</properties:Words>
  <properties:Characters>3149</properties:Characters>
  <properties:Lines>93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2018-09-04T11:55:00Z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St-240/2018-4 / Odluka - Rješenje o otvaranju i zaključenju skraćenog stečajnog postupka (odluka_St-240_2018-4.docx)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