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6df7" w14:paraId="bec6df7" w:rsidRDefault="00422A5F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7.St.1045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3408A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73408A">
        <w:t xml:space="preserve">PERNIX d.o.o., Supetar, Prilaz 5, OIB: 83188105739, </w:t>
      </w:r>
      <w:r w:rsidRPr="00F14A92">
        <w:t xml:space="preserve">dana </w:t>
      </w:r>
      <w:r w:rsidR="00693F0C">
        <w:t xml:space="preserve">02. </w:t>
      </w:r>
      <w:r w:rsidR="0073408A">
        <w:t>lipnja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73408A" w:rsidRPr="0073408A">
        <w:t xml:space="preserve"> </w:t>
      </w:r>
      <w:r w:rsidR="0073408A">
        <w:t xml:space="preserve">PERNIX d.o.o., Supetar, Prilaz 5, OIB: 83188105739 , </w:t>
      </w:r>
      <w:r w:rsidR="007E310B">
        <w:t xml:space="preserve">dana </w:t>
      </w:r>
      <w:r w:rsidR="0073408A">
        <w:t>2. lipnja 2017.g. u 14,45</w:t>
      </w:r>
      <w:r w:rsidR="007E310B">
        <w:t xml:space="preserve"> sati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6B364F">
        <w:t>Maroje Raguž</w:t>
      </w:r>
      <w:r w:rsidR="007E310B" w:rsidRPr="0097630A">
        <w:t>,</w:t>
      </w:r>
      <w:r w:rsidR="007E310B">
        <w:t xml:space="preserve"> </w:t>
      </w:r>
      <w:r w:rsidR="00422A5F">
        <w:t>Badalićeva 21</w:t>
      </w:r>
      <w:r w:rsidR="007E310B">
        <w:t xml:space="preserve">., Zagreb, OIB: </w:t>
      </w:r>
      <w:r w:rsidR="00422A5F">
        <w:t>15457175002</w:t>
      </w:r>
      <w:r w:rsidR="007E310B">
        <w:t>.</w:t>
      </w:r>
    </w:p>
    <w:p w:rsidRDefault="007E310B" w:rsidP="007E310B" w:rsidR="007E310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73408A">
        <w:t>PERNIX d.o.o., Supetar, Prilaz 5, OIB: 83188105739</w:t>
      </w:r>
      <w:r w:rsidR="00693F0C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7E310B">
        <w:t>27</w:t>
      </w:r>
      <w:r w:rsidR="003E7BC1" w:rsidRPr="0097630A">
        <w:t>.</w:t>
      </w:r>
      <w:r w:rsidR="006108BC" w:rsidRPr="0097630A">
        <w:t xml:space="preserve"> </w:t>
      </w:r>
      <w:r w:rsidR="007E310B">
        <w:t>travnja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422A5F">
        <w:t>505</w:t>
      </w:r>
      <w:r w:rsidR="00B26D49">
        <w:t xml:space="preserve"> dan</w:t>
      </w:r>
      <w:r w:rsidR="00FD1B06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D1B06">
        <w:t>8</w:t>
      </w:r>
      <w:r w:rsidR="00987A3F" w:rsidRPr="0097630A">
        <w:t xml:space="preserve">. </w:t>
      </w:r>
      <w:r w:rsidR="007E310B">
        <w:t>svibnja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D1B06">
        <w:t>8</w:t>
      </w:r>
      <w:r w:rsidR="00987A3F" w:rsidRPr="0097630A">
        <w:t>.</w:t>
      </w:r>
      <w:r w:rsidR="005362A0">
        <w:t xml:space="preserve"> </w:t>
      </w:r>
      <w:r w:rsidR="00CF4E95">
        <w:t>svibnja</w:t>
      </w:r>
      <w:r w:rsidR="006108BC" w:rsidRPr="0097630A">
        <w:t xml:space="preserve"> 201</w:t>
      </w:r>
      <w:r w:rsidR="00CF4E95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</w:t>
      </w:r>
      <w:r w:rsidR="00B26D49">
        <w:t>lj može u ime stečajnog dužnika</w:t>
      </w:r>
      <w:r w:rsidRPr="0097630A">
        <w:t>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 xml:space="preserve">02. </w:t>
      </w:r>
      <w:r w:rsidR="0073408A">
        <w:rPr>
          <w:b/>
        </w:rPr>
        <w:t xml:space="preserve">lipnja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A08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422A5F">
          <w:t>1045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22A5F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364F"/>
    <w:rsid w:val="006B5A25"/>
    <w:rsid w:val="00714900"/>
    <w:rsid w:val="007334B1"/>
    <w:rsid w:val="0073408A"/>
    <w:rsid w:val="00785A08"/>
    <w:rsid w:val="007E310B"/>
    <w:rsid w:val="007F094E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26D49"/>
    <w:rsid w:val="00B469E7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102C5"/>
    <w:rsid w:val="00F31D1A"/>
    <w:rsid w:val="00F7655F"/>
    <w:rsid w:val="00FA3990"/>
    <w:rsid w:val="00FD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A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A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A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A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A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A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A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A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PERNIX d.o.o. za proizvodnju i usluge</izvorni_sadrzaj>
    <derivirana_varijabla naziv="DomainObject.Predmet.ProtustrankaFormated_1">  PERNIX d.o.o. za proizvodnju i usluge</derivirana_varijabla>
  </DomainObject.Predmet.ProtustrankaFormated>
  <DomainObject.Predmet.ProtustrankaFormatedOIB>
    <izvorni_sadrzaj>  PERNIX d.o.o. za proizvodnju i usluge, OIB 83188105739</izvorni_sadrzaj>
    <derivirana_varijabla naziv="DomainObject.Predmet.ProtustrankaFormatedOIB_1">  PERNIX d.o.o. za proizvodnju i usluge, OIB 83188105739</derivirana_varijabla>
  </DomainObject.Predmet.ProtustrankaFormatedOIB>
  <DomainObject.Predmet.ProtustrankaFormatedWithAdress>
    <izvorni_sadrzaj> PERNIX d.o.o. za proizvodnju i usluge, Prilaz 5, 21400 Supetar</izvorni_sadrzaj>
    <derivirana_varijabla naziv="DomainObject.Predmet.ProtustrankaFormatedWithAdress_1"> PERNIX d.o.o. za proizvodnju i usluge, Prilaz 5, 21400 Supetar</derivirana_varijabla>
  </DomainObject.Predmet.ProtustrankaFormatedWithAdress>
  <DomainObject.Predmet.ProtustrankaFormatedWithAdressOIB>
    <izvorni_sadrzaj> PERNIX d.o.o. za proizvodnju i usluge, OIB 83188105739, Prilaz 5, 21400 Supetar</izvorni_sadrzaj>
    <derivirana_varijabla naziv="DomainObject.Predmet.ProtustrankaFormatedWithAdressOIB_1"> PERNIX d.o.o. za proizvodnju i usluge, OIB 83188105739, Prilaz 5, 21400 Supetar</derivirana_varijabla>
  </DomainObject.Predmet.ProtustrankaFormatedWithAdressOIB>
  <DomainObject.Predmet.ProtustrankaWithAdress>
    <izvorni_sadrzaj>PERNIX d.o.o. za proizvodnju i usluge Prilaz 5, 21400 Supetar</izvorni_sadrzaj>
    <derivirana_varijabla naziv="DomainObject.Predmet.ProtustrankaWithAdress_1">PERNIX d.o.o. za proizvodnju i usluge Prilaz 5, 21400 Supetar</derivirana_varijabla>
  </DomainObject.Predmet.ProtustrankaWithAdress>
  <DomainObject.Predmet.ProtustrankaWithAdressOIB>
    <izvorni_sadrzaj>PERNIX d.o.o. za proizvodnju i usluge, OIB 83188105739, Prilaz 5, 21400 Supetar</izvorni_sadrzaj>
    <derivirana_varijabla naziv="DomainObject.Predmet.ProtustrankaWithAdressOIB_1">PERNIX d.o.o. za proizvodnju i usluge, OIB 83188105739, Prilaz 5, 21400 Supetar</derivirana_varijabla>
  </DomainObject.Predmet.ProtustrankaWithAdressOIB>
  <DomainObject.Predmet.ProtustrankaNazivFormated>
    <izvorni_sadrzaj>PERNIX d.o.o. za proizvodnju i usluge</izvorni_sadrzaj>
    <derivirana_varijabla naziv="DomainObject.Predmet.ProtustrankaNazivFormated_1">PERNIX d.o.o. za proizvodnju i usluge</derivirana_varijabla>
  </DomainObject.Predmet.ProtustrankaNazivFormated>
  <DomainObject.Predmet.ProtustrankaNazivFormatedOIB>
    <izvorni_sadrzaj>PERNIX d.o.o. za proizvodnju i usluge, OIB 83188105739</izvorni_sadrzaj>
    <derivirana_varijabla naziv="DomainObject.Predmet.ProtustrankaNazivFormatedOIB_1">PERNIX d.o.o. za proizvodnju i usluge, OIB 83188105739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96097.11</izvorni_sadrzaj>
    <derivirana_varijabla naziv="DomainObject.Predmet.TrenutnaVrijednost_1">96097.11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PERNIX d.o.o. za proizvodnju i usluge</item>
    </izvorni_sadrzaj>
    <derivirana_varijabla naziv="DomainObject.Predmet.ProtuStrankaListFormated_1">
      <item>PERNIX d.o.o. za proizvodnju i usluge</item>
    </derivirana_varijabla>
  </DomainObject.Predmet.ProtuStrankaListFormated>
  <DomainObject.Predmet.ProtuStrankaListFormatedOIB>
    <izvorni_sadrzaj>
      <item>PERNIX d.o.o. za proizvodnju i usluge, OIB 83188105739</item>
    </izvorni_sadrzaj>
    <derivirana_varijabla naziv="DomainObject.Predmet.ProtuStrankaListFormatedOIB_1">
      <item>PERNIX d.o.o. za proizvodnju i usluge, OIB 83188105739</item>
    </derivirana_varijabla>
  </DomainObject.Predmet.ProtuStrankaListFormatedOIB>
  <DomainObject.Predmet.ProtuStrankaListFormatedWithAdress>
    <izvorni_sadrzaj>
      <item>PERNIX d.o.o. za proizvodnju i usluge, Prilaz 5, 21400 Supetar</item>
    </izvorni_sadrzaj>
    <derivirana_varijabla naziv="DomainObject.Predmet.ProtuStrankaListFormatedWithAdress_1">
      <item>PERNIX d.o.o. za proizvodnju i usluge, Prilaz 5, 21400 Supetar</item>
    </derivirana_varijabla>
  </DomainObject.Predmet.ProtuStrankaListFormatedWithAdress>
  <DomainObject.Predmet.ProtuStrankaListFormatedWithAdressOIB>
    <izvorni_sadrzaj>
      <item>PERNIX d.o.o. za proizvodnju i usluge, OIB 83188105739, Prilaz 5, 21400 Supetar</item>
    </izvorni_sadrzaj>
    <derivirana_varijabla naziv="DomainObject.Predmet.ProtuStrankaListFormatedWithAdressOIB_1">
      <item>PERNIX d.o.o. za proizvodnju i usluge, OIB 83188105739, Prilaz 5, 21400 Supetar</item>
    </derivirana_varijabla>
  </DomainObject.Predmet.ProtuStrankaListFormatedWithAdressOIB>
  <DomainObject.Predmet.ProtuStrankaListNazivFormated>
    <izvorni_sadrzaj>
      <item>PERNIX d.o.o. za proizvodnju i usluge</item>
    </izvorni_sadrzaj>
    <derivirana_varijabla naziv="DomainObject.Predmet.ProtuStrankaListNazivFormated_1">
      <item>PERNIX d.o.o. za proizvodnju i usluge</item>
    </derivirana_varijabla>
  </DomainObject.Predmet.ProtuStrankaListNazivFormated>
  <DomainObject.Predmet.ProtuStrankaListNazivFormatedOIB>
    <izvorni_sadrzaj>
      <item>PERNIX d.o.o. za proizvodnju i usluge, OIB 83188105739</item>
    </izvorni_sadrzaj>
    <derivirana_varijabla naziv="DomainObject.Predmet.ProtuStrankaListNazivFormatedOIB_1">
      <item>PERNIX d.o.o. za proizvodnju i usluge, OIB 83188105739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PERNIX d.o.o. za proizvodnju i usluge</izvorni_sadrzaj>
    <derivirana_varijabla naziv="DomainObject.Predmet.ProtustrankaIDrugi_1">PERNIX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PERNIX d.o.o. za proizvodnju i usluge, OIB 83188105739, Prilaz 5, 21400 Supetar</izvorni_sadrzaj>
    <derivirana_varijabla naziv="DomainObject.Predmet.ProtustrankaIDrugiAdressOIB_1">PERNIX d.o.o. za proizvodnju i usluge, OIB 83188105739, Prilaz 5,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PERNIX d.o.o. za proizvodnju i usluge</item>
      <item>FINANCIJSKA AGENCIJA, RC SPLIT</item>
    </izvorni_sadrzaj>
    <derivirana_varijabla naziv="DomainObject.Predmet.SudioniciListNaziv_1">
      <item>PERNIX d.o.o. za proizvodnju i usluge</item>
      <item>FINANCIJSKA AGENCIJA, RC SPLIT</item>
    </derivirana_varijabla>
  </DomainObject.Predmet.SudioniciListNaziv>
  <DomainObject.Predmet.SudioniciListAdressOIB>
    <izvorni_sadrzaj>
      <item>PERNIX d.o.o. za proizvodnju i usluge, OIB 83188105739, Prilaz 5,21400 Supetar</item>
      <item>FINANCIJSKA AGENCIJA, RC SPLIT, OIB 85821130368, Mažuranićevo šetalište 24 b,21000 Split</item>
    </izvorni_sadrzaj>
    <derivirana_varijabla naziv="DomainObject.Predmet.SudioniciListAdressOIB_1">
      <item>PERNIX d.o.o. za proizvodnju i usluge, OIB 83188105739, Prilaz 5,21400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83188105739</item>
      <item>, OIB 85821130368</item>
    </izvorni_sadrzaj>
    <derivirana_varijabla naziv="DomainObject.Predmet.SudioniciListNazivOIB_1">
      <item>, OIB 83188105739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3392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2017-06-02T07:38:00Z</dcterms:created>
  <dc:creator>stanka grcic</dc:creator>
  <cp:lastModifiedBy>Mara Marčinko</cp:lastModifiedBy>
  <cp:lastPrinted>2017-06-02T12:36:00Z</cp:lastPrinted>
  <dcterms:modified xmlns:xsi="http://www.w3.org/2001/XMLSchema-instance" xsi:type="dcterms:W3CDTF">2017-06-02T12:37:00Z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