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aaab2" w14:paraId="a5aaab2" w:rsidRDefault="00CA2C69" w:rsidP="00CA2C69" w:rsidR="00CA2C6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2C69" w:rsidP="00CA2C69" w:rsidR="00CA2C6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A2C69" w:rsidP="00CA2C69" w:rsidR="00CA2C6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A2C69" w:rsidP="00CA2C69" w:rsidR="00CA2C6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A2C69" w:rsidP="00CA2C69" w:rsidR="00CA2C6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A2C69" w:rsidP="00CA2C69" w:rsidR="00CA2C6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A2C69" w:rsidP="00CA2C69" w:rsidR="00CA2C69" w:rsidRPr="005D578C">
      <w:pPr>
        <w:jc w:val="center"/>
        <w:rPr>
          <w:rFonts w:cs="Times New Roman" w:eastAsia="Times New Roman"/>
          <w:szCs w:val="24"/>
        </w:rPr>
      </w:pPr>
    </w:p>
    <w:p w:rsidRDefault="00CA2C69" w:rsidP="00CA2C69" w:rsidR="00CA2C6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A2C69" w:rsidP="00CA2C69" w:rsidR="00CA2C69" w:rsidRPr="005D578C">
      <w:pPr>
        <w:rPr>
          <w:rFonts w:cs="Times New Roman" w:eastAsia="Times New Roman"/>
          <w:szCs w:val="24"/>
        </w:rPr>
      </w:pPr>
    </w:p>
    <w:p w:rsidRDefault="00CA2C69" w:rsidP="00D8686F" w:rsidR="00CA2C6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VED </w:t>
      </w:r>
      <w:r w:rsidR="00D8686F">
        <w:rPr>
          <w:rFonts w:cs="Times New Roman" w:eastAsia="Times New Roman"/>
          <w:szCs w:val="24"/>
        </w:rPr>
        <w:t>–</w:t>
      </w:r>
      <w:r>
        <w:rPr>
          <w:rFonts w:cs="Times New Roman" w:eastAsia="Times New Roman"/>
          <w:szCs w:val="24"/>
        </w:rPr>
        <w:t xml:space="preserve"> MOR d. o. o. Umag, Zemljoradnička 16, OIB 72755270333, MBS 040070333,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23. veljače 2016.</w:t>
      </w:r>
    </w:p>
    <w:p w:rsidRDefault="00CA2C69" w:rsidP="00CA2C69" w:rsidR="00CA2C69" w:rsidRPr="005D578C">
      <w:pPr>
        <w:rPr>
          <w:rFonts w:cs="Times New Roman" w:eastAsia="Times New Roman"/>
          <w:szCs w:val="24"/>
        </w:rPr>
      </w:pPr>
    </w:p>
    <w:p w:rsidRDefault="00CA2C69" w:rsidP="00CA2C69" w:rsidR="00CA2C6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A2C69" w:rsidP="00CA2C69" w:rsidR="00CA2C69" w:rsidRPr="005D578C">
      <w:pPr>
        <w:rPr>
          <w:rFonts w:cs="Times New Roman" w:eastAsia="Times New Roman"/>
          <w:szCs w:val="24"/>
        </w:rPr>
      </w:pPr>
    </w:p>
    <w:p w:rsidRDefault="00CA2C69" w:rsidP="00CA2C69" w:rsidR="00CA2C69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VED </w:t>
      </w:r>
      <w:r w:rsidR="00D8686F">
        <w:rPr>
          <w:rFonts w:cs="Times New Roman" w:eastAsia="Times New Roman"/>
          <w:szCs w:val="24"/>
        </w:rPr>
        <w:t>–</w:t>
      </w:r>
      <w:r>
        <w:rPr>
          <w:rFonts w:cs="Times New Roman" w:eastAsia="Times New Roman"/>
          <w:szCs w:val="24"/>
        </w:rPr>
        <w:t xml:space="preserve"> MOR d. o. o. Umag, Zemljoradnička 16, OIB 72755270333, MBS 040070333,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23.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CA2C69" w:rsidP="00CA2C69" w:rsidR="00CA2C69" w:rsidRPr="005D578C">
      <w:pPr>
        <w:rPr>
          <w:rFonts w:cs="Times New Roman" w:eastAsia="Times New Roman"/>
          <w:szCs w:val="24"/>
        </w:rPr>
      </w:pPr>
    </w:p>
    <w:p w:rsidRDefault="00CA2C69" w:rsidP="00CA2C69" w:rsidR="00CA2C69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</w:t>
      </w:r>
      <w:r>
        <w:rPr>
          <w:rFonts w:cs="Times New Roman" w:eastAsia="Times New Roman"/>
          <w:szCs w:val="20"/>
          <w:lang w:eastAsia="en-US"/>
        </w:rPr>
        <w:t>.</w:t>
      </w:r>
    </w:p>
    <w:p w:rsidRDefault="00CA2C69" w:rsidP="00CA2C69" w:rsidR="00CA2C69">
      <w:pPr>
        <w:ind w:firstLine="708"/>
        <w:rPr>
          <w:rFonts w:cs="Times New Roman" w:eastAsia="Times New Roman"/>
          <w:szCs w:val="20"/>
        </w:rPr>
      </w:pPr>
    </w:p>
    <w:p w:rsidRDefault="00CA2C69" w:rsidP="00CA2C69" w:rsidR="00CA2C6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VED </w:t>
      </w:r>
      <w:r w:rsidR="00D8686F">
        <w:rPr>
          <w:rFonts w:cs="Times New Roman" w:eastAsia="Times New Roman"/>
          <w:szCs w:val="24"/>
        </w:rPr>
        <w:t>–</w:t>
      </w:r>
      <w:r>
        <w:rPr>
          <w:rFonts w:cs="Times New Roman" w:eastAsia="Times New Roman"/>
          <w:szCs w:val="24"/>
        </w:rPr>
        <w:t xml:space="preserve"> MOR d. o. o. Umag, Zemljoradnička 16, OIB 72755270333, MBS 040070333.</w:t>
      </w:r>
    </w:p>
    <w:p w:rsidRDefault="00CA2C69" w:rsidP="00CA2C69" w:rsidR="00CA2C69">
      <w:pPr>
        <w:rPr>
          <w:rFonts w:cs="Times New Roman" w:eastAsia="Times New Roman"/>
          <w:szCs w:val="24"/>
        </w:rPr>
      </w:pPr>
    </w:p>
    <w:p w:rsidRDefault="00CA2C69" w:rsidP="00CA2C69" w:rsidR="00CA2C6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VED </w:t>
      </w:r>
      <w:r w:rsidR="00D8686F">
        <w:rPr>
          <w:rFonts w:cs="Times New Roman" w:eastAsia="Times New Roman"/>
          <w:szCs w:val="24"/>
        </w:rPr>
        <w:t>–</w:t>
      </w:r>
      <w:r>
        <w:rPr>
          <w:rFonts w:cs="Times New Roman" w:eastAsia="Times New Roman"/>
          <w:szCs w:val="24"/>
        </w:rPr>
        <w:t xml:space="preserve"> MOR d. o. o. Umag, Zemljoradnička 16, OIB 72755270333, MBS 040070333.</w:t>
      </w:r>
    </w:p>
    <w:p w:rsidRDefault="00CA2C69" w:rsidP="00CA2C69" w:rsidR="00CA2C69">
      <w:pPr>
        <w:rPr>
          <w:rFonts w:cs="Times New Roman" w:eastAsia="Times New Roman"/>
          <w:szCs w:val="24"/>
        </w:rPr>
      </w:pPr>
    </w:p>
    <w:p w:rsidRDefault="00CA2C69" w:rsidP="00CA2C69" w:rsidR="00CA2C69" w:rsidRPr="005D578C">
      <w:pPr>
        <w:rPr>
          <w:rFonts w:cs="Times New Roman" w:eastAsia="Times New Roman"/>
          <w:szCs w:val="24"/>
        </w:rPr>
      </w:pPr>
    </w:p>
    <w:p w:rsidRDefault="00CA2C69" w:rsidP="00CA2C69" w:rsidR="00CA2C6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A2C69" w:rsidP="00CA2C69" w:rsidR="00CA2C69">
      <w:pPr>
        <w:ind w:firstLine="708"/>
        <w:rPr>
          <w:rFonts w:cs="Times New Roman" w:eastAsia="Times New Roman"/>
          <w:szCs w:val="24"/>
        </w:rPr>
      </w:pPr>
    </w:p>
    <w:p w:rsidRDefault="00CA2C69" w:rsidP="00CA2C69" w:rsidR="00CA2C6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VED </w:t>
      </w:r>
      <w:r w:rsidR="00D8686F">
        <w:rPr>
          <w:rFonts w:cs="Times New Roman" w:eastAsia="Times New Roman"/>
          <w:szCs w:val="24"/>
        </w:rPr>
        <w:t>–</w:t>
      </w:r>
      <w:r>
        <w:rPr>
          <w:rFonts w:cs="Times New Roman" w:eastAsia="Times New Roman"/>
          <w:szCs w:val="24"/>
        </w:rPr>
        <w:t xml:space="preserve"> MOR d. o. o. Umag.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St-527/2015-3 od 4. prosinca 2015. pokrenuo skraćeni stečajni postupak nad dužnikom, te je 16.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St-527/2015-4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A2C69" w:rsidP="00CA2C69" w:rsidR="00CA2C6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CA2C69" w:rsidP="00CA2C69" w:rsidR="00CA2C69" w:rsidRPr="005D578C">
      <w:pPr>
        <w:rPr>
          <w:rFonts w:cs="Times New Roman" w:eastAsia="Times New Roman"/>
          <w:szCs w:val="24"/>
        </w:rPr>
      </w:pPr>
    </w:p>
    <w:p w:rsidRDefault="00CA2C69" w:rsidP="00CA2C69" w:rsidR="00CA2C6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23.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A2C69" w:rsidP="00CA2C69" w:rsidR="00CA2C69" w:rsidRPr="005D578C">
      <w:pPr>
        <w:jc w:val="center"/>
        <w:rPr>
          <w:rFonts w:cs="Times New Roman" w:eastAsia="Times New Roman"/>
          <w:szCs w:val="24"/>
        </w:rPr>
      </w:pPr>
    </w:p>
    <w:p w:rsidRDefault="00CA2C69" w:rsidP="00CA2C69" w:rsidR="00CA2C69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CA2C69" w:rsidP="00CA2C69" w:rsidR="00CA2C69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D8686F">
        <w:rPr>
          <w:rFonts w:cs="Times New Roman" w:eastAsia="Times New Roman"/>
          <w:szCs w:val="24"/>
        </w:rPr>
        <w:t>, v. r.</w:t>
      </w:r>
    </w:p>
    <w:p w:rsidRDefault="00CA2C69" w:rsidP="00CA2C69" w:rsidR="00CA2C69">
      <w:pPr>
        <w:jc w:val="left"/>
        <w:rPr>
          <w:rFonts w:cs="Times New Roman" w:eastAsia="Times New Roman"/>
          <w:szCs w:val="24"/>
        </w:rPr>
      </w:pPr>
    </w:p>
    <w:p w:rsidRDefault="00CA2C69" w:rsidP="00CA2C69" w:rsidR="00CA2C69" w:rsidRPr="005D578C">
      <w:pPr>
        <w:jc w:val="left"/>
        <w:rPr>
          <w:rFonts w:cs="Times New Roman" w:eastAsia="Times New Roman"/>
          <w:szCs w:val="24"/>
        </w:rPr>
      </w:pPr>
    </w:p>
    <w:p w:rsidRDefault="00CA2C69" w:rsidP="00CA2C69" w:rsidR="00CA2C6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A2C69" w:rsidP="00CA2C69" w:rsidR="00CA2C69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CA2C69" w:rsidP="00CA2C69" w:rsidR="00CA2C6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CA2C69" w:rsidP="00CA2C69" w:rsidR="00CA2C69">
      <w:pPr>
        <w:rPr>
          <w:rFonts w:cs="Times New Roman" w:eastAsia="Times New Roman"/>
          <w:szCs w:val="24"/>
        </w:rPr>
      </w:pPr>
    </w:p>
    <w:p w:rsidRDefault="00CA2C69" w:rsidP="00CA2C69" w:rsidR="00CA2C69" w:rsidRPr="005D578C">
      <w:pPr>
        <w:rPr>
          <w:rFonts w:cs="Times New Roman" w:eastAsia="Times New Roman"/>
          <w:szCs w:val="24"/>
        </w:rPr>
      </w:pPr>
    </w:p>
    <w:p w:rsidRDefault="00CA2C69" w:rsidP="00CA2C69" w:rsidR="00CA2C6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A2C69" w:rsidP="00CA2C69" w:rsidR="00CA2C6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A2C69" w:rsidP="00CA2C69" w:rsidR="00CA2C6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VED </w:t>
      </w:r>
      <w:r w:rsidR="00D8686F">
        <w:rPr>
          <w:rFonts w:cs="Times New Roman" w:eastAsia="Times New Roman"/>
          <w:szCs w:val="24"/>
        </w:rPr>
        <w:t>–</w:t>
      </w:r>
      <w:r>
        <w:rPr>
          <w:rFonts w:cs="Times New Roman" w:eastAsia="Times New Roman"/>
          <w:szCs w:val="24"/>
        </w:rPr>
        <w:t xml:space="preserve"> MOR d. o. o. Umag, Zemljoradnička 16, </w:t>
      </w:r>
    </w:p>
    <w:p w:rsidRDefault="00CA2C69" w:rsidP="00CA2C69" w:rsidR="00CA2C6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Vedrana Bumbak, Umag, Zemljoradnička 16, </w:t>
      </w:r>
    </w:p>
    <w:p w:rsidRDefault="00CA2C69" w:rsidP="00CA2C69" w:rsidR="00CA2C6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CA2C69" w:rsidP="00CA2C69" w:rsidR="00CA2C6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CA2C69" w:rsidP="00CA2C69" w:rsidR="00CA2C69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 iz Opatije, M. Tita 49, </w:t>
      </w:r>
    </w:p>
    <w:p w:rsidRDefault="00CA2C69" w:rsidP="00CA2C69" w:rsidR="00CA2C6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CA2C69" w:rsidP="00CA2C69" w:rsidR="00CA2C6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CA2C69" w:rsidP="00CA2C69" w:rsidR="00CA2C6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CA2C69" w:rsidP="00CA2C69" w:rsidR="00CA2C69"/>
    <w:p w:rsidRDefault="00CA2C69" w:rsidP="00CA2C69" w:rsidR="00CA2C69"/>
    <w:p w:rsidRDefault="00CA2C69" w:rsidP="00CA2C69" w:rsidR="00CA2C69"/>
    <w:p w:rsidRDefault="00CA2C69" w:rsidP="00CA2C69" w:rsidR="00CA2C69"/>
    <w:p w:rsidRDefault="00CA2C69" w:rsidP="00CA2C69" w:rsidR="00CA2C69"/>
    <w:p w:rsidRDefault="00503DBF" w:rsidR="00387208"/>
    <w:sectPr w:rsidSect="00613E4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C69" w:rsidP="00CA2C69" w:rsidR="00CA2C69">
      <w:r>
        <w:separator/>
      </w:r>
    </w:p>
  </w:endnote>
  <w:endnote w:id="0" w:type="continuationSeparator">
    <w:p w:rsidRDefault="00CA2C69" w:rsidP="00CA2C69" w:rsidR="00CA2C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C69" w:rsidP="00CA2C69" w:rsidR="00CA2C69">
      <w:r>
        <w:separator/>
      </w:r>
    </w:p>
  </w:footnote>
  <w:footnote w:id="0" w:type="continuationSeparator">
    <w:p w:rsidRDefault="00CA2C69" w:rsidP="00CA2C69" w:rsidR="00CA2C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2C69" w:rsidP="00613E4A" w:rsidR="00613E4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03DB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St-527/2015-5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2C69" w:rsidP="00613E4A" w:rsidR="00613E4A" w:rsidRPr="00A074C3">
    <w:pPr>
      <w:pStyle w:val="Zaglavlje"/>
      <w:jc w:val="right"/>
      <w:rPr>
        <w:szCs w:val="24"/>
      </w:rPr>
    </w:pPr>
    <w:r>
      <w:rPr>
        <w:szCs w:val="24"/>
      </w:rPr>
      <w:t>11 St-527/2015-5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3362"/>
    <w:rsid w:val="000230FE"/>
    <w:rsid w:val="00503DBF"/>
    <w:rsid w:val="0075528E"/>
    <w:rsid w:val="0079403F"/>
    <w:rsid w:val="00B03362"/>
    <w:rsid w:val="00CA2C69"/>
    <w:rsid w:val="00D86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2C6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C6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A2C6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2C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2C6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A2C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A2C6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30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30F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230F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230F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230F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2C6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C6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A2C6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2C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2C6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A2C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A2C6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30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30F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230F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230F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230F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</izvorni_sadrzaj>
    <derivirana_varijabla naziv="DomainObject.Predmet.Broj_1">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St-527/2015</izvorni_sadrzaj>
    <derivirana_varijabla naziv="DomainObject.Predmet.OznakaBroj_1">St-527/2015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VED - MOR d.o.o. UMAG</izvorni_sadrzaj>
    <derivirana_varijabla naziv="DomainObject.Predmet.ProtustrankaFormated_1">  VED - MOR d.o.o. UMAG</derivirana_varijabla>
  </DomainObject.Predmet.ProtustrankaFormated>
  <DomainObject.Predmet.ProtustrankaFormatedOIB>
    <izvorni_sadrzaj>  VED - MOR d.o.o. UMAG, OIB 72755270333</izvorni_sadrzaj>
    <derivirana_varijabla naziv="DomainObject.Predmet.ProtustrankaFormatedOIB_1">  VED - MOR d.o.o. UMAG, OIB 72755270333</derivirana_varijabla>
  </DomainObject.Predmet.ProtustrankaFormatedOIB>
  <DomainObject.Predmet.ProtustrankaFormatedWithAdress>
    <izvorni_sadrzaj> VED - MOR d.o.o. UMAG, Zemljoradnička 16, 52470 Umag</izvorni_sadrzaj>
    <derivirana_varijabla naziv="DomainObject.Predmet.ProtustrankaFormatedWithAdress_1"> VED - MOR d.o.o. UMAG, Zemljoradnička 16, 52470 Umag</derivirana_varijabla>
  </DomainObject.Predmet.ProtustrankaFormatedWithAdress>
  <DomainObject.Predmet.ProtustrankaFormatedWithAdressOIB>
    <izvorni_sadrzaj> VED - MOR d.o.o. UMAG, OIB 72755270333, Zemljoradnička 16, 52470 Umag</izvorni_sadrzaj>
    <derivirana_varijabla naziv="DomainObject.Predmet.ProtustrankaFormatedWithAdressOIB_1"> VED - MOR d.o.o. UMAG, OIB 72755270333, Zemljoradnička 16, 52470 Umag</derivirana_varijabla>
  </DomainObject.Predmet.ProtustrankaFormatedWithAdressOIB>
  <DomainObject.Predmet.ProtustrankaWithAdress>
    <izvorni_sadrzaj>VED - MOR d.o.o. UMAG Zemljoradnička 16, 52470 Umag</izvorni_sadrzaj>
    <derivirana_varijabla naziv="DomainObject.Predmet.ProtustrankaWithAdress_1">VED - MOR d.o.o. UMAG Zemljoradnička 16, 52470 Umag</derivirana_varijabla>
  </DomainObject.Predmet.ProtustrankaWithAdress>
  <DomainObject.Predmet.ProtustrankaWithAdressOIB>
    <izvorni_sadrzaj>VED - MOR d.o.o. UMAG, OIB 72755270333, Zemljoradnička 16, 52470 Umag</izvorni_sadrzaj>
    <derivirana_varijabla naziv="DomainObject.Predmet.ProtustrankaWithAdressOIB_1">VED - MOR d.o.o. UMAG, OIB 72755270333, Zemljoradnička 16, 52470 Umag</derivirana_varijabla>
  </DomainObject.Predmet.ProtustrankaWithAdressOIB>
  <DomainObject.Predmet.ProtustrankaNazivFormated>
    <izvorni_sadrzaj>VED - MOR d.o.o. UMAG</izvorni_sadrzaj>
    <derivirana_varijabla naziv="DomainObject.Predmet.ProtustrankaNazivFormated_1">VED - MOR d.o.o. UMAG</derivirana_varijabla>
  </DomainObject.Predmet.ProtustrankaNazivFormated>
  <DomainObject.Predmet.ProtustrankaNazivFormatedOIB>
    <izvorni_sadrzaj>VED - MOR d.o.o. UMAG, OIB 72755270333</izvorni_sadrzaj>
    <derivirana_varijabla naziv="DomainObject.Predmet.ProtustrankaNazivFormatedOIB_1">VED - MOR d.o.o. UMAG, OIB 72755270333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261612.61</izvorni_sadrzaj>
    <derivirana_varijabla naziv="DomainObject.Predmet.TrenutnaVrijednost_1">261612.61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VED - MOR d.o.o. UMAG</item>
    </izvorni_sadrzaj>
    <derivirana_varijabla naziv="DomainObject.Predmet.ProtuStrankaListFormated_1">
      <item>VED - MOR d.o.o. UMAG</item>
    </derivirana_varijabla>
  </DomainObject.Predmet.ProtuStrankaListFormated>
  <DomainObject.Predmet.ProtuStrankaListFormatedOIB>
    <izvorni_sadrzaj>
      <item>VED - MOR d.o.o. UMAG, OIB 72755270333</item>
    </izvorni_sadrzaj>
    <derivirana_varijabla naziv="DomainObject.Predmet.ProtuStrankaListFormatedOIB_1">
      <item>VED - MOR d.o.o. UMAG, OIB 72755270333</item>
    </derivirana_varijabla>
  </DomainObject.Predmet.ProtuStrankaListFormatedOIB>
  <DomainObject.Predmet.ProtuStrankaListFormatedWithAdress>
    <izvorni_sadrzaj>
      <item>VED - MOR d.o.o. UMAG, Zemljoradnička 16, 52470 Umag</item>
    </izvorni_sadrzaj>
    <derivirana_varijabla naziv="DomainObject.Predmet.ProtuStrankaListFormatedWithAdress_1">
      <item>VED - MOR d.o.o. UMAG, Zemljoradnička 16, 52470 Umag</item>
    </derivirana_varijabla>
  </DomainObject.Predmet.ProtuStrankaListFormatedWithAdress>
  <DomainObject.Predmet.ProtuStrankaListFormatedWithAdressOIB>
    <izvorni_sadrzaj>
      <item>VED - MOR d.o.o. UMAG, OIB 72755270333, Zemljoradnička 16, 52470 Umag</item>
    </izvorni_sadrzaj>
    <derivirana_varijabla naziv="DomainObject.Predmet.ProtuStrankaListFormatedWithAdressOIB_1">
      <item>VED - MOR d.o.o. UMAG, OIB 72755270333, Zemljoradnička 16, 52470 Umag</item>
    </derivirana_varijabla>
  </DomainObject.Predmet.ProtuStrankaListFormatedWithAdressOIB>
  <DomainObject.Predmet.ProtuStrankaListNazivFormated>
    <izvorni_sadrzaj>
      <item>VED - MOR d.o.o. UMAG</item>
    </izvorni_sadrzaj>
    <derivirana_varijabla naziv="DomainObject.Predmet.ProtuStrankaListNazivFormated_1">
      <item>VED - MOR d.o.o. UMAG</item>
    </derivirana_varijabla>
  </DomainObject.Predmet.ProtuStrankaListNazivFormated>
  <DomainObject.Predmet.ProtuStrankaListNazivFormatedOIB>
    <izvorni_sadrzaj>
      <item>VED - MOR d.o.o. UMAG, OIB 72755270333</item>
    </izvorni_sadrzaj>
    <derivirana_varijabla naziv="DomainObject.Predmet.ProtuStrankaListNazivFormatedOIB_1">
      <item>VED - MOR d.o.o. UMAG, OIB 72755270333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VED - MOR d.o.o. UMAG</izvorni_sadrzaj>
    <derivirana_varijabla naziv="DomainObject.Predmet.ProtustrankaIDrugi_1">VED - MOR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VED - MOR d.o.o. UMAG, OIB 72755270333, Zemljoradnička 16, 52470 Umag</izvorni_sadrzaj>
    <derivirana_varijabla naziv="DomainObject.Predmet.ProtustrankaIDrugiAdressOIB_1">VED - MOR d.o.o. UMAG, OIB 72755270333, Zemljoradnička 16,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VED - MOR d.o.o. UMAG</item>
    </izvorni_sadrzaj>
    <derivirana_varijabla naziv="DomainObject.Predmet.SudioniciListNaziv_1">
      <item>FINANCIJSKA AGENCIJA, RC RIJEKA, PODRUŽNICA PULA, PULA</item>
      <item>VED - MOR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VED - MOR d.o.o. UMAG, OIB 72755270333, Zemljoradnička 16,52470 Umag</item>
    </izvorni_sadrzaj>
    <derivirana_varijabla naziv="DomainObject.Predmet.SudioniciListAdressOIB_1">
      <item>FINANCIJSKA AGENCIJA, RC RIJEKA, PODRUŽNICA PULA, PULA, OIB 85821130368, Giardini 5,52100 Pula</item>
      <item>VED - MOR d.o.o. UMAG, OIB 72755270333, Zemljoradnička 16,52470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72755270333</item>
    </izvorni_sadrzaj>
    <derivirana_varijabla naziv="DomainObject.Predmet.SudioniciListNazivOIB_1">
      <item>, OIB 85821130368</item>
      <item>, OIB 72755270333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595</properties:Words>
  <properties:Characters>3172</properties:Characters>
  <properties:Lines>83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2016-02-19T11:37:00Z</dcterms:created>
  <dc:creator>Mihaela Kaligari</dc:creator>
  <dc:description/>
  <cp:keywords/>
  <cp:lastModifiedBy>Mihaela Kaligari</cp:lastModifiedBy>
  <cp:lastPrinted>2016-02-23T06:56:00Z</cp:lastPrinted>
  <dcterms:modified xmlns:xsi="http://www.w3.org/2001/XMLSchema-instance" xsi:type="dcterms:W3CDTF">2016-02-23T07:45:00Z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