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3ac5" w14:paraId="5193ac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91D28">
        <w:rPr>
          <w:lang w:val="hr-HR"/>
        </w:rPr>
        <w:t>95</w:t>
      </w:r>
      <w:r w:rsidR="007A2C5F">
        <w:rPr>
          <w:lang w:val="hr-HR"/>
        </w:rPr>
        <w:t>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A2C5F">
        <w:rPr>
          <w:lang w:val="hr-HR"/>
        </w:rPr>
        <w:t>FPO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95190E">
        <w:rPr>
          <w:lang w:val="hr-HR"/>
        </w:rPr>
        <w:t xml:space="preserve"> </w:t>
      </w:r>
      <w:r w:rsidR="00F91D28">
        <w:rPr>
          <w:lang w:val="hr-HR"/>
        </w:rPr>
        <w:t>trgovinu</w:t>
      </w:r>
      <w:r w:rsidR="009E356A">
        <w:rPr>
          <w:lang w:val="hr-HR"/>
        </w:rPr>
        <w:t xml:space="preserve"> i usluge</w:t>
      </w:r>
      <w:r w:rsidR="00A67EF5">
        <w:rPr>
          <w:lang w:val="hr-HR"/>
        </w:rPr>
        <w:t xml:space="preserve">, </w:t>
      </w:r>
      <w:r w:rsidR="0095190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7A2C5F">
        <w:rPr>
          <w:lang w:val="hr-HR"/>
        </w:rPr>
        <w:t>Savska cesta 183</w:t>
      </w:r>
      <w:r w:rsidR="0095190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7A2C5F">
        <w:rPr>
          <w:lang w:val="hr-HR"/>
        </w:rPr>
        <w:t xml:space="preserve"> </w:t>
      </w:r>
      <w:r w:rsidR="00FD3342">
        <w:rPr>
          <w:lang w:val="hr-HR"/>
        </w:rPr>
        <w:t>080737892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7A2C5F">
        <w:rPr>
          <w:lang w:val="hr-HR"/>
        </w:rPr>
        <w:t>98417036804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A2C5F">
        <w:rPr>
          <w:lang w:val="hr-HR"/>
        </w:rPr>
        <w:t>950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24391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A24391">
        <w:rPr>
          <w:lang w:val="hr-HR"/>
        </w:rPr>
        <w:t>rujna</w:t>
      </w:r>
      <w:r w:rsidR="00565FF8">
        <w:rPr>
          <w:lang w:val="hr-HR"/>
        </w:rPr>
        <w:t xml:space="preserve">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A2C5F">
        <w:rPr>
          <w:lang w:val="hr-HR"/>
        </w:rPr>
        <w:t>9</w:t>
      </w:r>
      <w:r w:rsidR="0095190E">
        <w:rPr>
          <w:lang w:val="hr-HR"/>
        </w:rPr>
        <w:t>.</w:t>
      </w:r>
      <w:r w:rsidR="007A2C5F">
        <w:rPr>
          <w:lang w:val="hr-HR"/>
        </w:rPr>
        <w:t>803</w:t>
      </w:r>
      <w:r w:rsidR="00A24391">
        <w:rPr>
          <w:lang w:val="hr-HR"/>
        </w:rPr>
        <w:t>,</w:t>
      </w:r>
      <w:r w:rsidR="007A2C5F">
        <w:rPr>
          <w:lang w:val="hr-HR"/>
        </w:rPr>
        <w:t>59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A2C5F">
        <w:rPr>
          <w:lang w:val="hr-HR"/>
        </w:rPr>
        <w:t>Zsolt Gabor Magori,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B50140">
        <w:rPr>
          <w:lang w:val="hr-HR"/>
        </w:rPr>
        <w:t xml:space="preserve">Budimpešte, </w:t>
      </w:r>
      <w:r w:rsidR="007A2C5F">
        <w:rPr>
          <w:lang w:val="hr-HR"/>
        </w:rPr>
        <w:t>Kiralyhago ter 1. 2em. 7a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Mađarska</w:t>
      </w:r>
      <w:r w:rsidR="00F10CD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A2C5F">
        <w:rPr>
          <w:lang w:val="hr-HR"/>
        </w:rPr>
        <w:t>77881594460</w:t>
      </w:r>
      <w:r w:rsidR="00F10CD3">
        <w:rPr>
          <w:lang w:val="hr-HR"/>
        </w:rPr>
        <w:t xml:space="preserve"> i  Laszlo Matyas Tusjak, iz Budimpešte, Uromfu utca 022116/0006, Mađarska, OIB: 39793289614,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10CD3">
        <w:rPr>
          <w:lang w:val="hr-HR"/>
        </w:rPr>
        <w:t>06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7A2C5F">
        <w:rPr>
          <w:lang w:val="hr-HR"/>
        </w:rPr>
        <w:t>putem e-Oglasne ploče suda</w:t>
      </w:r>
    </w:p>
    <w:p w:rsidRDefault="00F12ADC" w:rsidP="008259B1" w:rsidR="00F10CD3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F10CD3">
        <w:rPr>
          <w:lang w:val="hr-HR"/>
        </w:rPr>
        <w:t xml:space="preserve"> 06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Sect="00F10CD3" w:rsidR="000E2229" w:rsidRPr="005351C7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A64" w:rsidR="00914A64">
      <w:r>
        <w:separator/>
      </w:r>
    </w:p>
  </w:endnote>
  <w:endnote w:id="0" w:type="continuationSeparator">
    <w:p w:rsidRDefault="00914A64" w:rsidR="00914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A64" w:rsidR="00914A64">
      <w:r>
        <w:separator/>
      </w:r>
    </w:p>
  </w:footnote>
  <w:footnote w:id="0" w:type="continuationSeparator">
    <w:p w:rsidRDefault="00914A64" w:rsidR="00914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C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0AC"/>
    <w:rsid w:val="005F1C97"/>
    <w:rsid w:val="005F6F9A"/>
    <w:rsid w:val="00605F99"/>
    <w:rsid w:val="006107FD"/>
    <w:rsid w:val="00617995"/>
    <w:rsid w:val="00663D51"/>
    <w:rsid w:val="00674F9D"/>
    <w:rsid w:val="006767EE"/>
    <w:rsid w:val="006B32F7"/>
    <w:rsid w:val="006E7557"/>
    <w:rsid w:val="007A2C5F"/>
    <w:rsid w:val="007B7FCD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14A64"/>
    <w:rsid w:val="0095190E"/>
    <w:rsid w:val="00961C2D"/>
    <w:rsid w:val="0097587E"/>
    <w:rsid w:val="00985844"/>
    <w:rsid w:val="009E356A"/>
    <w:rsid w:val="009F1B25"/>
    <w:rsid w:val="00A24391"/>
    <w:rsid w:val="00A404D9"/>
    <w:rsid w:val="00A475FF"/>
    <w:rsid w:val="00A67EF5"/>
    <w:rsid w:val="00A73B9E"/>
    <w:rsid w:val="00A92DDD"/>
    <w:rsid w:val="00AB4255"/>
    <w:rsid w:val="00B029FF"/>
    <w:rsid w:val="00B24E12"/>
    <w:rsid w:val="00B50140"/>
    <w:rsid w:val="00B53C1D"/>
    <w:rsid w:val="00B6414A"/>
    <w:rsid w:val="00B71ADE"/>
    <w:rsid w:val="00B7583B"/>
    <w:rsid w:val="00B97F89"/>
    <w:rsid w:val="00BD059F"/>
    <w:rsid w:val="00BD7409"/>
    <w:rsid w:val="00BE2EE0"/>
    <w:rsid w:val="00C10334"/>
    <w:rsid w:val="00C435AB"/>
    <w:rsid w:val="00C765CD"/>
    <w:rsid w:val="00CA6057"/>
    <w:rsid w:val="00CD08D1"/>
    <w:rsid w:val="00CD6B0C"/>
    <w:rsid w:val="00D430AE"/>
    <w:rsid w:val="00D46E25"/>
    <w:rsid w:val="00D81A66"/>
    <w:rsid w:val="00DB0C73"/>
    <w:rsid w:val="00DC072E"/>
    <w:rsid w:val="00DC7979"/>
    <w:rsid w:val="00DF6806"/>
    <w:rsid w:val="00E8008F"/>
    <w:rsid w:val="00E97333"/>
    <w:rsid w:val="00EA3B64"/>
    <w:rsid w:val="00EC2C0D"/>
    <w:rsid w:val="00F00EEE"/>
    <w:rsid w:val="00F01C7C"/>
    <w:rsid w:val="00F10CD3"/>
    <w:rsid w:val="00F12ADC"/>
    <w:rsid w:val="00F178C7"/>
    <w:rsid w:val="00F7033E"/>
    <w:rsid w:val="00F77D17"/>
    <w:rsid w:val="00F91D28"/>
    <w:rsid w:val="00FA3C36"/>
    <w:rsid w:val="00FB7F79"/>
    <w:rsid w:val="00FC0644"/>
    <w:rsid w:val="00FC211B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2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2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FPO d.o.o. zastupanog po punomoćniku Zsolt Gabor Magori; Laszlo Matyas Tusjak</izvorni_sadrzaj>
    <derivirana_varijabla naziv="DomainObject.Predmet.ProtustrankaFormated_1">  FPO d.o.o. zastupanog po punomoćniku Zsolt Gabor Magori; Laszlo Matyas Tusjak</derivirana_varijabla>
  </DomainObject.Predmet.ProtustrankaFormated>
  <DomainObject.Predmet.ProtustrankaFormatedOIB>
    <izvorni_sadrzaj>  FPO d.o.o., OIB 98417036804 zastupanog po punomoćniku Zsolt Gabor Magori; Laszlo Matyas Tusjak</izvorni_sadrzaj>
    <derivirana_varijabla naziv="DomainObject.Predmet.ProtustrankaFormatedOIB_1">  FPO d.o.o., OIB 98417036804 zastupanog po punomoćniku Zsolt Gabor Magori; Laszlo Matyas Tusjak</derivirana_varijabla>
  </DomainObject.Predmet.ProtustrankaFormatedOIB>
  <DomainObject.Predmet.ProtustrankaFormatedWithAdress>
    <izvorni_sadrzaj> FPO d.o.o., Savska cesta 183, 10000 Zagreb zastupanog po punomoćniku Zsolt Gabor Magori; Laszlo Matyas Tusjak</izvorni_sadrzaj>
    <derivirana_varijabla naziv="DomainObject.Predmet.ProtustrankaFormatedWithAdress_1"> FPO d.o.o., Savska cesta 183, 10000 Zagreb zastupanog po punomoćniku Zsolt Gabor Magori; Laszlo Matyas Tusjak</derivirana_varijabla>
  </DomainObject.Predmet.ProtustrankaFormatedWithAdress>
  <DomainObject.Predmet.ProtustrankaFormatedWithAdressOIB>
    <izvorni_sadrzaj> FPO d.o.o., OIB 98417036804, Savska cesta 183, 10000 Zagreb zastupanog po punomoćniku Zsolt Gabor Magori; Laszlo Matyas Tusjak</izvorni_sadrzaj>
    <derivirana_varijabla naziv="DomainObject.Predmet.ProtustrankaFormatedWithAdressOIB_1"> FPO d.o.o., OIB 98417036804, Savska cesta 183, 10000 Zagreb zastupanog po punomoćniku Zsolt Gabor Magori; Laszlo Matyas Tusjak</derivirana_varijabla>
  </DomainObject.Predmet.ProtustrankaFormatedWithAdressOIB>
  <DomainObject.Predmet.ProtustrankaWithAdress>
    <izvorni_sadrzaj>FPO d.o.o. Savska cesta 183, 10000 Zagreb</izvorni_sadrzaj>
    <derivirana_varijabla naziv="DomainObject.Predmet.ProtustrankaWithAdress_1">FPO d.o.o. Savska cesta 183, 10000 Zagreb</derivirana_varijabla>
  </DomainObject.Predmet.ProtustrankaWithAdress>
  <DomainObject.Predmet.ProtustrankaWithAdressOIB>
    <izvorni_sadrzaj>FPO d.o.o., OIB 98417036804, Savska cesta 183, 10000 Zagreb</izvorni_sadrzaj>
    <derivirana_varijabla naziv="DomainObject.Predmet.ProtustrankaWithAdressOIB_1">FPO d.o.o., OIB 98417036804, Savska cesta 183, 10000 Zagreb</derivirana_varijabla>
  </DomainObject.Predmet.ProtustrankaWithAdressOIB>
  <DomainObject.Predmet.ProtustrankaNazivFormated>
    <izvorni_sadrzaj>FPO d.o.o.</izvorni_sadrzaj>
    <derivirana_varijabla naziv="DomainObject.Predmet.ProtustrankaNazivFormated_1">FPO d.o.o.</derivirana_varijabla>
  </DomainObject.Predmet.ProtustrankaNazivFormated>
  <DomainObject.Predmet.ProtustrankaNazivFormatedOIB>
    <izvorni_sadrzaj>FPO d.o.o., OIB 98417036804</izvorni_sadrzaj>
    <derivirana_varijabla naziv="DomainObject.Predmet.ProtustrankaNazivFormatedOIB_1">FPO d.o.o., OIB 98417036804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FPO d.o.o. zastupanog po punomoćniku Zsolt Gabor Magori; Laszlo Matyas Tusjak</item>
    </izvorni_sadrzaj>
    <derivirana_varijabla naziv="DomainObject.Predmet.ProtuStrankaListFormated_1">
      <item>FPO d.o.o. zastupanog po punomoćniku Zsolt Gabor Magori; Laszlo Matyas Tusjak</item>
    </derivirana_varijabla>
  </DomainObject.Predmet.ProtuStrankaListFormated>
  <DomainObject.Predmet.ProtuStrankaListFormatedOIB>
    <izvorni_sadrzaj>
      <item>FPO d.o.o., OIB 98417036804 zastupanog po punomoćniku Zsolt Gabor Magori; Laszlo Matyas Tusjak</item>
    </izvorni_sadrzaj>
    <derivirana_varijabla naziv="DomainObject.Predmet.ProtuStrankaListFormatedOIB_1">
      <item>FPO d.o.o., OIB 98417036804 zastupanog po punomoćniku Zsolt Gabor Magori; Laszlo Matyas Tusjak</item>
    </derivirana_varijabla>
  </DomainObject.Predmet.ProtuStrankaListFormatedOIB>
  <DomainObject.Predmet.ProtuStrankaListFormatedWithAdress>
    <izvorni_sadrzaj>
      <item>FPO d.o.o., Savska cesta 183, 10000 Zagreb zastupanog po punomoćniku Zsolt Gabor Magori; Laszlo Matyas Tusjak</item>
    </izvorni_sadrzaj>
    <derivirana_varijabla naziv="DomainObject.Predmet.ProtuStrankaListFormatedWithAdress_1">
      <item>FPO d.o.o., Savska cesta 183, 10000 Zagreb zastupanog po punomoćniku Zsolt Gabor Magori; Laszlo Matyas Tusjak</item>
    </derivirana_varijabla>
  </DomainObject.Predmet.ProtuStrankaListFormatedWithAdress>
  <DomainObject.Predmet.ProtuStrankaListFormatedWithAdressOIB>
    <izvorni_sadrzaj>
      <item>FPO d.o.o., OIB 98417036804, Savska cesta 183, 10000 Zagreb zastupanog po punomoćniku Zsolt Gabor Magori; Laszlo Matyas Tusjak</item>
    </izvorni_sadrzaj>
    <derivirana_varijabla naziv="DomainObject.Predmet.ProtuStrankaListFormatedWithAdressOIB_1">
      <item>FPO d.o.o., OIB 98417036804, Savska cesta 183, 10000 Zagreb zastupanog po punomoćniku Zsolt Gabor Magori; Laszlo Matyas Tusjak</item>
    </derivirana_varijabla>
  </DomainObject.Predmet.ProtuStrankaListFormatedWithAdressOIB>
  <DomainObject.Predmet.ProtuStrankaListNazivFormated>
    <izvorni_sadrzaj>
      <item>FPO d.o.o.</item>
    </izvorni_sadrzaj>
    <derivirana_varijabla naziv="DomainObject.Predmet.ProtuStrankaListNazivFormated_1">
      <item>FPO d.o.o.</item>
    </derivirana_varijabla>
  </DomainObject.Predmet.ProtuStrankaListNazivFormated>
  <DomainObject.Predmet.ProtuStrankaListNazivFormatedOIB>
    <izvorni_sadrzaj>
      <item>FPO d.o.o., OIB 98417036804</item>
    </izvorni_sadrzaj>
    <derivirana_varijabla naziv="DomainObject.Predmet.ProtuStrankaListNazivFormatedOIB_1">
      <item>FPO d.o.o., OIB 98417036804</item>
    </derivirana_varijabla>
  </DomainObject.Predmet.ProtuStrankaListNazivFormatedOIB>
  <DomainObject.Predmet.OstaliListFormated>
    <izvorni_sadrzaj>
      <item>Zsolt Gabor Magori punomoćnik sudionika u postupku FPO d.o.o.</item>
      <item>Laszlo Matyas Tusjak punomoćnik sudionika u postupku FPO d.o.o.</item>
    </izvorni_sadrzaj>
    <derivirana_varijabla naziv="DomainObject.Predmet.OstaliListFormated_1">
      <item>Zsolt Gabor Magori punomoćnik sudionika u postupku FPO d.o.o.</item>
      <item>Laszlo Matyas Tusjak punomoćnik sudionika u postupku FPO d.o.o.</item>
    </derivirana_varijabla>
  </DomainObject.Predmet.OstaliListFormated>
  <DomainObject.Predmet.OstaliListFormatedOIB>
    <izvorni_sadrzaj>
      <item>Zsolt Gabor Magori, OIB 77881594460 punomoćnik sudionika u postupku FPO d.o.o.</item>
      <item>Laszlo Matyas Tusjak, OIB 77881594460 punomoćnik sudionika u postupku FPO d.o.o.</item>
    </izvorni_sadrzaj>
    <derivirana_varijabla naziv="DomainObject.Predmet.OstaliListFormatedOIB_1">
      <item>Zsolt Gabor Magori, OIB 77881594460 punomoćnik sudionika u postupku FPO d.o.o.</item>
      <item>Laszlo Matyas Tusjak, OIB 77881594460 punomoćnik sudionika u postupku FPO d.o.o.</item>
    </derivirana_varijabla>
  </DomainObject.Predmet.OstaliListFormatedOIB>
  <DomainObject.Predmet.OstaliListFormatedWithAdress>
    <izvorni_sadrzaj>
      <item>Zsolt Gabor Magori, Kiralyhago ter 1. 2em. 7a, Budimpešta punomoćnik sudionika u postupku FPO d.o.o.</item>
      <item>Laszlo Matyas Tusjak, Uromfu utca 022116/0006, Budimpešta punomoćnik sudionika u postupku FPO d.o.o.</item>
    </izvorni_sadrzaj>
    <derivirana_varijabla naziv="DomainObject.Predmet.OstaliListFormatedWithAdress_1">
      <item>Zsolt Gabor Magori, Kiralyhago ter 1. 2em. 7a, Budimpešta punomoćnik sudionika u postupku FPO d.o.o.</item>
      <item>Laszlo Matyas Tusjak, Uromfu utca 022116/0006, Budimpešta punomoćnik sudionika u postupku FPO d.o.o.</item>
    </derivirana_varijabla>
  </DomainObject.Predmet.OstaliListFormatedWithAdress>
  <DomainObject.Predmet.OstaliListFormatedWithAdressOIB>
    <izvorni_sadrzaj>
      <item>Zsolt Gabor Magori, OIB 77881594460, Kiralyhago ter 1. 2em. 7a, Budimpešta punomoćnik sudionika u postupku FPO d.o.o.</item>
      <item>Laszlo Matyas Tusjak, OIB 77881594460, Uromfu utca 022116/0006, Budimpešta punomoćnik sudionika u postupku FPO d.o.o.</item>
    </izvorni_sadrzaj>
    <derivirana_varijabla naziv="DomainObject.Predmet.OstaliListFormatedWithAdressOIB_1">
      <item>Zsolt Gabor Magori, OIB 77881594460, Kiralyhago ter 1. 2em. 7a, Budimpešta punomoćnik sudionika u postupku FPO d.o.o.</item>
      <item>Laszlo Matyas Tusjak, OIB 77881594460, Uromfu utca 022116/0006, Budimpešta punomoćnik sudionika u postupku FPO d.o.o.</item>
    </derivirana_varijabla>
  </DomainObject.Predmet.OstaliListFormatedWithAdressOIB>
  <DomainObject.Predmet.OstaliListNazivFormated>
    <izvorni_sadrzaj>
      <item>Zsolt Gabor Magori</item>
      <item>Laszlo Matyas Tusjak</item>
    </izvorni_sadrzaj>
    <derivirana_varijabla naziv="DomainObject.Predmet.OstaliListNazivFormated_1">
      <item>Zsolt Gabor Magori</item>
      <item>Laszlo Matyas Tusjak</item>
    </derivirana_varijabla>
  </DomainObject.Predmet.OstaliListNazivFormated>
  <DomainObject.Predmet.OstaliListNazivFormatedOIB>
    <izvorni_sadrzaj>
      <item>Zsolt Gabor Magori, OIB 77881594460</item>
      <item>Laszlo Matyas Tusjak, OIB 77881594460</item>
    </izvorni_sadrzaj>
    <derivirana_varijabla naziv="DomainObject.Predmet.OstaliListNazivFormatedOIB_1">
      <item>Zsolt Gabor Magori, OIB 77881594460</item>
      <item>Laszlo Matyas Tusjak, OIB 77881594460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FPO d.o.o.</izvorni_sadrzaj>
    <derivirana_varijabla naziv="DomainObject.Predmet.ProtustrankaIDrugi_1">FPO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FPO d.o.o., OIB 98417036804, Savska cesta 183, 10000 Zagreb</izvorni_sadrzaj>
    <derivirana_varijabla naziv="DomainObject.Predmet.ProtustrankaIDrugiAdressOIB_1">FPO d.o.o., OIB 98417036804,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FPO d.o.o.</item>
      <item>FINA Regionalni centar Zagreb</item>
      <item>Zsolt Gabor Magori</item>
      <item>Laszlo Matyas Tusjak</item>
    </izvorni_sadrzaj>
    <derivirana_varijabla naziv="DomainObject.Predmet.SudioniciListNaziv_1">
      <item>FPO d.o.o.</item>
      <item>FINA Regionalni centar Zagreb</item>
      <item>Zsolt Gabor Magori</item>
      <item>Laszlo Matyas Tusjak</item>
    </derivirana_varijabla>
  </DomainObject.Predmet.SudioniciListNaziv>
  <DomainObject.Predmet.SudioniciListAdressOIB>
    <izvorni_sadrzaj>
      <item>FPO d.o.o., OIB 98417036804, Savska cesta 183,10000 Zagreb</item>
      <item>FINA Regionalni centar Zagreb, OIB 85821130368, Trg svibanjskih žrtava 1995. 1,10000 Zagreb</item>
      <item>Zsolt Gabor Magori, OIB 77881594460, Kiralyhago ter 1. 2em. 7a,Budimpešta</item>
      <item>Laszlo Matyas Tusjak, OIB 77881594460, Uromfu utca 022116/0006,Budimpešta</item>
    </izvorni_sadrzaj>
    <derivirana_varijabla naziv="DomainObject.Predmet.SudioniciListAdressOIB_1">
      <item>FPO d.o.o., OIB 98417036804, Savska cesta 183,10000 Zagreb</item>
      <item>FINA Regionalni centar Zagreb, OIB 85821130368, Trg svibanjskih žrtava 1995. 1,10000 Zagreb</item>
      <item>Zsolt Gabor Magori, OIB 77881594460, Kiralyhago ter 1. 2em. 7a,Budimpešta</item>
      <item>Laszlo Matyas Tusjak, OIB 77881594460, Uromfu utca 022116/0006,Budimpešta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98417036804</item>
      <item>, OIB 85821130368</item>
      <item>, OIB 77881594460</item>
      <item>, OIB 77881594460</item>
    </izvorni_sadrzaj>
    <derivirana_varijabla naziv="DomainObject.Predmet.SudioniciListNazivOIB_1">
      <item>, OIB 98417036804</item>
      <item>, OIB 85821130368</item>
      <item>, OIB 77881594460</item>
      <item>, OIB 77881594460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420C5-E4A4-41EA-892C-E8FE30324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1832</properties:Characters>
  <properties:Lines>51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2016-06-01T12:04:00Z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2016-06-06T08:46:00Z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