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0b6f" w14:paraId="ed50b6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11</w:t>
      </w:r>
      <w:r w:rsidR="001C5DD3">
        <w:rPr>
          <w:b/>
          <w:lang w:val="hr-HR"/>
        </w:rPr>
        <w:t>27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C5DD3">
        <w:rPr>
          <w:lang w:val="hr-HR"/>
        </w:rPr>
        <w:t>OZI d.o.o. Split Ruđera Boškovića 13, OIB: 38032533221, MBS: 060025653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C5DD3">
        <w:rPr>
          <w:lang w:val="hr-HR"/>
        </w:rPr>
        <w:t>OZI d.o.o. Split Ruđera Boškovića 13, OIB: 38032533221, MBS: 060025653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C30D56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E57E42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C5DD3">
        <w:rPr>
          <w:lang w:val="hr-HR"/>
        </w:rPr>
        <w:t>OZI d.o.o. Split Ruđera Boškovića 13, OIB: 38032533221, MBS: 060025653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1C5DD3">
        <w:rPr>
          <w:lang w:val="hr-HR"/>
        </w:rPr>
        <w:t>OZI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C5DD3">
        <w:rPr>
          <w:lang w:val="hr-HR"/>
        </w:rPr>
        <w:t>1377</w:t>
      </w:r>
      <w:r>
        <w:rPr>
          <w:lang w:val="hr-HR"/>
        </w:rPr>
        <w:t xml:space="preserve"> dan</w:t>
      </w:r>
      <w:r w:rsidR="00DC613B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C5DD3">
        <w:rPr>
          <w:lang w:val="hr-HR"/>
        </w:rPr>
        <w:t>4.583,87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D4752" w:rsidRPr="00DD475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11</w:t>
    </w:r>
    <w:r w:rsidR="001C5DD3">
      <w:t>27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D56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DC613B"/>
    <w:rsid w:val="00DD4752"/>
    <w:rsid w:val="00E14AE2"/>
    <w:rsid w:val="00E35E83"/>
    <w:rsid w:val="00E42E73"/>
    <w:rsid w:val="00E57E42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75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475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475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475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75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475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475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475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St-1127/2015</izvorni_sadrzaj>
    <derivirana_varijabla naziv="DomainObject.Predmet.OznakaBroj_1">St-1127/2015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OZI d.o.o. za trgovinu, prijevoz i usluge, usluge u vanjskotrgovinskom prometu</izvorni_sadrzaj>
    <derivirana_varijabla naziv="DomainObject.Predmet.ProtustrankaFormated_1">  OZI d.o.o. za trgovinu, prijevoz i usluge, usluge u vanjskotrgovinskom prometu</derivirana_varijabla>
  </DomainObject.Predmet.ProtustrankaFormated>
  <DomainObject.Predmet.ProtustrankaFormatedOIB>
    <izvorni_sadrzaj>  OZI d.o.o. za trgovinu, prijevoz i usluge, usluge u vanjskotrgovinskom prometu, OIB 38032533221</izvorni_sadrzaj>
    <derivirana_varijabla naziv="DomainObject.Predmet.ProtustrankaFormatedOIB_1">  OZI d.o.o. za trgovinu, prijevoz i usluge, usluge u vanjskotrgovinskom prometu, OIB 38032533221</derivirana_varijabla>
  </DomainObject.Predmet.ProtustrankaFormatedOIB>
  <DomainObject.Predmet.ProtustrankaFormatedWithAdress>
    <izvorni_sadrzaj> OZI d.o.o. za trgovinu, prijevoz i usluge, usluge u vanjskotrgovinskom prometu, Ruđera Boškovića 13, 21000 Split</izvorni_sadrzaj>
    <derivirana_varijabla naziv="DomainObject.Predmet.ProtustrankaFormatedWithAdress_1"> OZI d.o.o. za trgovinu, prijevoz i usluge, usluge u vanjskotrgovinskom prometu, Ruđera Boškovića 13, 21000 Split</derivirana_varijabla>
  </DomainObject.Predmet.ProtustrankaFormatedWithAdress>
  <DomainObject.Predmet.ProtustrankaFormatedWithAdressOIB>
    <izvorni_sadrzaj> OZI d.o.o. za trgovinu, prijevoz i usluge, usluge u vanjskotrgovinskom prometu, OIB 38032533221, Ruđera Boškovića 13, 21000 Split</izvorni_sadrzaj>
    <derivirana_varijabla naziv="DomainObject.Predmet.ProtustrankaFormatedWithAdressOIB_1"> OZI d.o.o. za trgovinu, prijevoz i usluge, usluge u vanjskotrgovinskom prometu, OIB 38032533221, Ruđera Boškovića 13, 21000 Split</derivirana_varijabla>
  </DomainObject.Predmet.ProtustrankaFormatedWithAdressOIB>
  <DomainObject.Predmet.ProtustrankaWithAdress>
    <izvorni_sadrzaj>OZI d.o.o. za trgovinu, prijevoz i usluge, usluge u vanjskotrgovinskom prometu Ruđera Boškovića 13, 21000 Split</izvorni_sadrzaj>
    <derivirana_varijabla naziv="DomainObject.Predmet.ProtustrankaWithAdress_1">OZI d.o.o. za trgovinu, prijevoz i usluge, usluge u vanjskotrgovinskom prometu Ruđera Boškovića 13, 21000 Split</derivirana_varijabla>
  </DomainObject.Predmet.ProtustrankaWithAdress>
  <DomainObject.Predmet.ProtustrankaWithAdressOIB>
    <izvorni_sadrzaj>OZI d.o.o. za trgovinu, prijevoz i usluge, usluge u vanjskotrgovinskom prometu, OIB 38032533221, Ruđera Boškovića 13, 21000 Split</izvorni_sadrzaj>
    <derivirana_varijabla naziv="DomainObject.Predmet.ProtustrankaWithAdressOIB_1">OZI d.o.o. za trgovinu, prijevoz i usluge, usluge u vanjskotrgovinskom prometu, OIB 38032533221, Ruđera Boškovića 13, 21000 Split</derivirana_varijabla>
  </DomainObject.Predmet.ProtustrankaWithAdressOIB>
  <DomainObject.Predmet.ProtustrankaNazivFormated>
    <izvorni_sadrzaj>OZI d.o.o. za trgovinu, prijevoz i usluge, usluge u vanjskotrgovinskom prometu</izvorni_sadrzaj>
    <derivirana_varijabla naziv="DomainObject.Predmet.ProtustrankaNazivFormated_1">OZI d.o.o. za trgovinu, prijevoz i usluge, usluge u vanjskotrgovinskom prometu</derivirana_varijabla>
  </DomainObject.Predmet.ProtustrankaNazivFormated>
  <DomainObject.Predmet.ProtustrankaNazivFormatedOIB>
    <izvorni_sadrzaj>OZI d.o.o. za trgovinu, prijevoz i usluge, usluge u vanjskotrgovinskom prometu, OIB 38032533221</izvorni_sadrzaj>
    <derivirana_varijabla naziv="DomainObject.Predmet.ProtustrankaNazivFormatedOIB_1">OZI d.o.o. za trgovinu, prijevoz i usluge, usluge u vanjskotrgovinskom prometu, OIB 38032533221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4583.87</izvorni_sadrzaj>
    <derivirana_varijabla naziv="DomainObject.Predmet.TrenutnaVrijednost_1">4583.87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OZI d.o.o. za trgovinu, prijevoz i usluge, usluge u vanjskotrgovinskom prometu</item>
    </izvorni_sadrzaj>
    <derivirana_varijabla naziv="DomainObject.Predmet.ProtuStrankaListFormated_1">
      <item>OZI d.o.o. za trgovinu, prijevoz i usluge, usluge u vanjskotrgovinskom prometu</item>
    </derivirana_varijabla>
  </DomainObject.Predmet.ProtuStrankaListFormated>
  <DomainObject.Predmet.ProtuStrankaListFormatedOIB>
    <izvorni_sadrzaj>
      <item>OZI d.o.o. za trgovinu, prijevoz i usluge, usluge u vanjskotrgovinskom prometu, OIB 38032533221</item>
    </izvorni_sadrzaj>
    <derivirana_varijabla naziv="DomainObject.Predmet.ProtuStrankaListFormatedOIB_1">
      <item>OZI d.o.o. za trgovinu, prijevoz i usluge, usluge u vanjskotrgovinskom prometu, OIB 38032533221</item>
    </derivirana_varijabla>
  </DomainObject.Predmet.ProtuStrankaListFormatedOIB>
  <DomainObject.Predmet.ProtuStrankaListFormatedWithAdress>
    <izvorni_sadrzaj>
      <item>OZI d.o.o. za trgovinu, prijevoz i usluge, usluge u vanjskotrgovinskom prometu, Ruđera Boškovića 13, 21000 Split</item>
    </izvorni_sadrzaj>
    <derivirana_varijabla naziv="DomainObject.Predmet.ProtuStrankaListFormatedWithAdress_1">
      <item>OZI d.o.o. za trgovinu, prijevoz i usluge, usluge u vanjskotrgovinskom prometu, Ruđera Boškovića 13, 21000 Split</item>
    </derivirana_varijabla>
  </DomainObject.Predmet.ProtuStrankaListFormatedWithAdress>
  <DomainObject.Predmet.ProtuStrankaListFormatedWithAdressOIB>
    <izvorni_sadrzaj>
      <item>OZI d.o.o. za trgovinu, prijevoz i usluge, usluge u vanjskotrgovinskom prometu, OIB 38032533221, Ruđera Boškovića 13, 21000 Split</item>
    </izvorni_sadrzaj>
    <derivirana_varijabla naziv="DomainObject.Predmet.ProtuStrankaListFormatedWithAdressOIB_1">
      <item>OZI d.o.o. za trgovinu, prijevoz i usluge, usluge u vanjskotrgovinskom prometu, OIB 38032533221, Ruđera Boškovića 13, 21000 Split</item>
    </derivirana_varijabla>
  </DomainObject.Predmet.ProtuStrankaListFormatedWithAdressOIB>
  <DomainObject.Predmet.ProtuStrankaListNazivFormated>
    <izvorni_sadrzaj>
      <item>OZI d.o.o. za trgovinu, prijevoz i usluge, usluge u vanjskotrgovinskom prometu</item>
    </izvorni_sadrzaj>
    <derivirana_varijabla naziv="DomainObject.Predmet.ProtuStrankaListNazivFormated_1">
      <item>OZI d.o.o. za trgovinu, prijevoz i usluge, usluge u vanjskotrgovinskom prometu</item>
    </derivirana_varijabla>
  </DomainObject.Predmet.ProtuStrankaListNazivFormated>
  <DomainObject.Predmet.ProtuStrankaListNazivFormatedOIB>
    <izvorni_sadrzaj>
      <item>OZI d.o.o. za trgovinu, prijevoz i usluge, usluge u vanjskotrgovinskom prometu, OIB 38032533221</item>
    </izvorni_sadrzaj>
    <derivirana_varijabla naziv="DomainObject.Predmet.ProtuStrankaListNazivFormatedOIB_1">
      <item>OZI d.o.o. za trgovinu, prijevoz i usluge, usluge u vanjskotrgovinskom prometu, OIB 38032533221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OZI d.o.o. za trgovinu, prijevoz i usluge, usluge u vanjskotrgovinskom prometu</izvorni_sadrzaj>
    <derivirana_varijabla naziv="DomainObject.Predmet.ProtustrankaIDrugi_1">OZI d.o.o. za trgovinu, prijevoz i usluge, usluge u vanjskotrgovinskom prometu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OZI d.o.o. za trgovinu, prijevoz i usluge, usluge u vanjskotrgovinskom prometu, OIB 38032533221, Ruđera Boškovića 13, 21000 Split</izvorni_sadrzaj>
    <derivirana_varijabla naziv="DomainObject.Predmet.ProtustrankaIDrugiAdressOIB_1">OZI d.o.o. za trgovinu, prijevoz i usluge, usluge u vanjskotrgovinskom prometu, OIB 38032533221, Ruđera Boškovića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 d.o.o. za trgovinu, prijevoz i usluge, usluge u vanjskotrgovinskom prometu</item>
      <item>FINANCIJSKA AGENCIJA, RC SPLIT</item>
    </izvorni_sadrzaj>
    <derivirana_varijabla naziv="DomainObject.Predmet.SudioniciListNaziv_1">
      <item>OZI d.o.o. za trgovinu, prijevoz i usluge, usluge u vanjskotrgovinskom prometu</item>
      <item>FINANCIJSKA AGENCIJA, RC SPLIT</item>
    </derivirana_varijabla>
  </DomainObject.Predmet.SudioniciListNaziv>
  <DomainObject.Predmet.SudioniciListAdressOIB>
    <izvorni_sadrzaj>
      <item>OZI d.o.o. za trgovinu, prijevoz i usluge, usluge u vanjskotrgovinskom prometu, OIB 38032533221, Ruđera Boškovića 13,21000 Split</item>
      <item>FINANCIJSKA AGENCIJA, RC SPLIT, OIB 85821130368, Mažuranićevo šetalište 24 b,21000 Split</item>
    </izvorni_sadrzaj>
    <derivirana_varijabla naziv="DomainObject.Predmet.SudioniciListAdressOIB_1">
      <item>OZI d.o.o. za trgovinu, prijevoz i usluge, usluge u vanjskotrgovinskom prometu, OIB 38032533221, Ruđera Boškovića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38032533221</item>
      <item>, OIB 85821130368</item>
    </izvorni_sadrzaj>
    <derivirana_varijabla naziv="DomainObject.Predmet.SudioniciListNazivOIB_1">
      <item>, OIB 38032533221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EE7D2C-4814-43D3-910E-64BA37CA19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4003</properties:Characters>
  <properties:Lines>109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2015-12-31T07:40:00Z</cp:lastPrinted>
  <dcterms:modified xmlns:xsi="http://www.w3.org/2001/XMLSchema-instance" xsi:type="dcterms:W3CDTF">2015-12-31T07:40:00Z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