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aa26" w14:paraId="9e0aa26" w:rsidRDefault="00026AD7" w:rsidP="00910611" w:rsidR="00026AD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D7" w:rsidP="00910611" w:rsidR="00026AD7">
      <w:r>
        <w:rPr>
          <w:rFonts w:eastAsia="MS Mincho"/>
        </w:rPr>
        <w:t>REPUBLIKA HRVATSKA</w:t>
      </w:r>
    </w:p>
    <w:p w:rsidRDefault="00026AD7" w:rsidP="00910611" w:rsidR="00026AD7">
      <w:r>
        <w:rPr>
          <w:rFonts w:eastAsia="MS Mincho"/>
        </w:rPr>
        <w:t>TRGOVAČKI SUD U RIJECI</w:t>
      </w:r>
    </w:p>
    <w:p w:rsidRDefault="00026AD7" w:rsidR="00026AD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26AD7" w:rsidP="00910611" w:rsidR="00026AD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E52902">
        <w:t>239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B2C66" w:rsidR="00F15180">
      <w:pPr>
        <w:numPr>
          <w:ilvl w:val="0"/>
          <w:numId w:val="11"/>
        </w:numPr>
        <w:jc w:val="both"/>
        <w:rPr>
          <w:b/>
          <w:bCs/>
        </w:rPr>
      </w:pPr>
      <w:r w:rsidRPr="00E52902">
        <w:rPr>
          <w:bCs/>
        </w:rPr>
        <w:t xml:space="preserve">Za dužnika </w:t>
      </w:r>
      <w:r w:rsidR="00E52902">
        <w:rPr>
          <w:b/>
          <w:bCs/>
        </w:rPr>
        <w:t>RES FRUIT jednostavno društvo s ograničenom odgovornošću za trgovinu, Čavle, Mavrinci 47, OIB 66722172555</w:t>
      </w:r>
    </w:p>
    <w:p w:rsidRDefault="00E52902" w:rsidP="00E52902" w:rsidR="00E52902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F15180">
        <w:t>7</w:t>
      </w:r>
      <w:r w:rsidR="00446F8B">
        <w:t xml:space="preserve">. rujna </w:t>
      </w:r>
      <w:r>
        <w:t>2015. godine iznosi</w:t>
      </w:r>
      <w:r w:rsidR="00F15180">
        <w:t xml:space="preserve"> </w:t>
      </w:r>
      <w:r w:rsidR="00E52902">
        <w:rPr>
          <w:b/>
        </w:rPr>
        <w:t xml:space="preserve">4.770,60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A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44250">
      <w:t>2</w:t>
    </w:r>
    <w:r w:rsidR="00D0701B">
      <w:t>3</w:t>
    </w:r>
    <w:r w:rsidR="00A875FE">
      <w:t>9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6AD7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E2659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293E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875FE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0701B"/>
    <w:rsid w:val="00D11111"/>
    <w:rsid w:val="00D20ECA"/>
    <w:rsid w:val="00D26773"/>
    <w:rsid w:val="00D27294"/>
    <w:rsid w:val="00D30220"/>
    <w:rsid w:val="00D35106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4250"/>
    <w:rsid w:val="00E47C9F"/>
    <w:rsid w:val="00E52103"/>
    <w:rsid w:val="00E52902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A583C"/>
    <w:rsid w:val="00EB1E37"/>
    <w:rsid w:val="00EB7096"/>
    <w:rsid w:val="00EC5B56"/>
    <w:rsid w:val="00ED6CE8"/>
    <w:rsid w:val="00EF0CEC"/>
    <w:rsid w:val="00EF23A6"/>
    <w:rsid w:val="00F03006"/>
    <w:rsid w:val="00F04D4A"/>
    <w:rsid w:val="00F15180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A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A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A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A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A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A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A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A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 FRUIT j.d.o.o.  Čavle</izvorni_sadrzaj>
    <derivirana_varijabla naziv="DomainObject.Predmet.ProtustrankaFormated_1">  RES FRUIT j.d.o.o.  Čavle</derivirana_varijabla>
  </DomainObject.Predmet.ProtustrankaFormated>
  <DomainObject.Predmet.ProtustrankaFormatedOIB>
    <izvorni_sadrzaj>  RES FRUIT j.d.o.o.  Čavle, OIB 66722172555</izvorni_sadrzaj>
    <derivirana_varijabla naziv="DomainObject.Predmet.ProtustrankaFormatedOIB_1">  RES FRUIT j.d.o.o.  Čavle, OIB 66722172555</derivirana_varijabla>
  </DomainObject.Predmet.ProtustrankaFormatedOIB>
  <DomainObject.Predmet.ProtustrankaFormatedWithAdress>
    <izvorni_sadrzaj> RES FRUIT j.d.o.o.  Čavle, Mavrinci 47, 51219 Čavle</izvorni_sadrzaj>
    <derivirana_varijabla naziv="DomainObject.Predmet.ProtustrankaFormatedWithAdress_1"> RES FRUIT j.d.o.o.  Čavle, Mavrinci 47, 51219 Čavle</derivirana_varijabla>
  </DomainObject.Predmet.ProtustrankaFormatedWithAdress>
  <DomainObject.Predmet.ProtustrankaFormatedWithAdressOIB>
    <izvorni_sadrzaj> RES FRUIT j.d.o.o.  Čavle, OIB 66722172555, Mavrinci 47, 51219 Čavle</izvorni_sadrzaj>
    <derivirana_varijabla naziv="DomainObject.Predmet.ProtustrankaFormatedWithAdressOIB_1"> RES FRUIT j.d.o.o.  Čavle, OIB 66722172555, Mavrinci 47, 51219 Čavle</derivirana_varijabla>
  </DomainObject.Predmet.ProtustrankaFormatedWithAdressOIB>
  <DomainObject.Predmet.ProtustrankaWithAdress>
    <izvorni_sadrzaj>RES FRUIT j.d.o.o.  Čavle Mavrinci 47, 51219 Čavle</izvorni_sadrzaj>
    <derivirana_varijabla naziv="DomainObject.Predmet.ProtustrankaWithAdress_1">RES FRUIT j.d.o.o.  Čavle Mavrinci 47, 51219 Čavle</derivirana_varijabla>
  </DomainObject.Predmet.ProtustrankaWithAdress>
  <DomainObject.Predmet.ProtustrankaWithAdressOIB>
    <izvorni_sadrzaj>RES FRUIT j.d.o.o.  Čavle, OIB 66722172555, Mavrinci 47, 51219 Čavle</izvorni_sadrzaj>
    <derivirana_varijabla naziv="DomainObject.Predmet.ProtustrankaWithAdressOIB_1">RES FRUIT j.d.o.o.  Čavle, OIB 66722172555, Mavrinci 47, 51219 Čavle</derivirana_varijabla>
  </DomainObject.Predmet.ProtustrankaWithAdressOIB>
  <DomainObject.Predmet.ProtustrankaNazivFormated>
    <izvorni_sadrzaj>RES FRUIT j.d.o.o.  Čavle</izvorni_sadrzaj>
    <derivirana_varijabla naziv="DomainObject.Predmet.ProtustrankaNazivFormated_1">RES FRUIT j.d.o.o.  Čavle</derivirana_varijabla>
  </DomainObject.Predmet.ProtustrankaNazivFormated>
  <DomainObject.Predmet.ProtustrankaNazivFormatedOIB>
    <izvorni_sadrzaj>RES FRUIT j.d.o.o.  Čavle, OIB 66722172555</izvorni_sadrzaj>
    <derivirana_varijabla naziv="DomainObject.Predmet.ProtustrankaNazivFormatedOIB_1">RES FRUIT j.d.o.o.  Čavle, OIB 66722172555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RES FRUIT j.d.o.o.  Čavle</item>
    </izvorni_sadrzaj>
    <derivirana_varijabla naziv="DomainObject.Predmet.ProtuStrankaListFormated_1">
      <item>RES FRUIT j.d.o.o.  Čavle</item>
    </derivirana_varijabla>
  </DomainObject.Predmet.ProtuStrankaListFormated>
  <DomainObject.Predmet.ProtuStrankaListFormatedOIB>
    <izvorni_sadrzaj>
      <item>RES FRUIT j.d.o.o.  Čavle, OIB 66722172555</item>
    </izvorni_sadrzaj>
    <derivirana_varijabla naziv="DomainObject.Predmet.ProtuStrankaListFormatedOIB_1">
      <item>RES FRUIT j.d.o.o.  Čavle, OIB 66722172555</item>
    </derivirana_varijabla>
  </DomainObject.Predmet.ProtuStrankaListFormatedOIB>
  <DomainObject.Predmet.ProtuStrankaListFormatedWithAdress>
    <izvorni_sadrzaj>
      <item>RES FRUIT j.d.o.o.  Čavle, Mavrinci 47, 51219 Čavle</item>
    </izvorni_sadrzaj>
    <derivirana_varijabla naziv="DomainObject.Predmet.ProtuStrankaListFormatedWithAdress_1">
      <item>RES FRUIT j.d.o.o.  Čavle, Mavrinci 47, 51219 Čavle</item>
    </derivirana_varijabla>
  </DomainObject.Predmet.ProtuStrankaListFormatedWithAdress>
  <DomainObject.Predmet.ProtuStrankaListFormatedWithAdressOIB>
    <izvorni_sadrzaj>
      <item>RES FRUIT j.d.o.o.  Čavle, OIB 66722172555, Mavrinci 47, 51219 Čavle</item>
    </izvorni_sadrzaj>
    <derivirana_varijabla naziv="DomainObject.Predmet.ProtuStrankaListFormatedWithAdressOIB_1">
      <item>RES FRUIT j.d.o.o.  Čavle, OIB 66722172555, Mavrinci 47, 51219 Čavle</item>
    </derivirana_varijabla>
  </DomainObject.Predmet.ProtuStrankaListFormatedWithAdressOIB>
  <DomainObject.Predmet.ProtuStrankaListNazivFormated>
    <izvorni_sadrzaj>
      <item>RES FRUIT j.d.o.o.  Čavle</item>
    </izvorni_sadrzaj>
    <derivirana_varijabla naziv="DomainObject.Predmet.ProtuStrankaListNazivFormated_1">
      <item>RES FRUIT j.d.o.o.  Čavle</item>
    </derivirana_varijabla>
  </DomainObject.Predmet.ProtuStrankaListNazivFormated>
  <DomainObject.Predmet.ProtuStrankaListNazivFormatedOIB>
    <izvorni_sadrzaj>
      <item>RES FRUIT j.d.o.o.  Čavle, OIB 66722172555</item>
    </izvorni_sadrzaj>
    <derivirana_varijabla naziv="DomainObject.Predmet.ProtuStrankaListNazivFormatedOIB_1">
      <item>RES FRUIT j.d.o.o.  Čavle, OIB 66722172555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RES FRUIT j.d.o.o.  Čavle</izvorni_sadrzaj>
    <derivirana_varijabla naziv="DomainObject.Predmet.ProtustrankaIDrugi_1">RES FRUIT j.d.o.o.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RES FRUIT j.d.o.o.  Čavle, OIB 66722172555, Mavrinci 47, 51219 Čavle</izvorni_sadrzaj>
    <derivirana_varijabla naziv="DomainObject.Predmet.ProtustrankaIDrugiAdressOIB_1">RES FRUIT j.d.o.o.  Čavle, OIB 66722172555, Mavrinci 47,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RES FRUIT j.d.o.o.  Čavle</item>
    </izvorni_sadrzaj>
    <derivirana_varijabla naziv="DomainObject.Predmet.SudioniciListNaziv_1">
      <item>FINA  Rijeka</item>
      <item>RES FRUIT j.d.o.o.  Čavle</item>
    </derivirana_varijabla>
  </DomainObject.Predmet.SudioniciListNaziv>
  <DomainObject.Predmet.SudioniciListAdressOIB>
    <izvorni_sadrzaj>
      <item>FINA  Rijeka, OIB 85821130368, Frana Kurelca 8,51000 Rijeka</item>
      <item>RES FRUIT j.d.o.o.  Čavle, OIB 66722172555, Mavrinci 47,51219 Čavle</item>
    </izvorni_sadrzaj>
    <derivirana_varijabla naziv="DomainObject.Predmet.SudioniciListAdressOIB_1">
      <item>FINA  Rijeka, OIB 85821130368, Frana Kurelca 8,51000 Rijeka</item>
      <item>RES FRUIT j.d.o.o.  Čavle, OIB 66722172555, Mavrinci 47,51219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66722172555</item>
    </izvorni_sadrzaj>
    <derivirana_varijabla naziv="DomainObject.Predmet.SudioniciListNazivOIB_1">
      <item>, OIB 85821130368</item>
      <item>, OIB 66722172555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4AEC17-38E0-4F03-B8B0-34E69E767F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1430</properties:Characters>
  <properties:Lines>57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2015-11-20T13:54:00Z</dcterms:created>
  <dc:creator>ksarlija</dc:creator>
  <cp:lastModifiedBy>Jasna Radulović</cp:lastModifiedBy>
  <cp:lastPrinted>2015-11-20T13:54:00Z</cp:lastPrinted>
  <dcterms:modified xmlns:xsi="http://www.w3.org/2001/XMLSchema-instance" xsi:type="dcterms:W3CDTF">2015-11-23T08:29:00Z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