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a6fc" w14:paraId="077a6fc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DF4661">
        <w:t>8</w:t>
      </w:r>
      <w:r w:rsidR="00AF7C23">
        <w:t>8</w:t>
      </w:r>
      <w:r w:rsidR="00DF4661">
        <w:t>85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C911A7">
        <w:t>28. travnja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980AC3">
        <w:t>GRIJANJE PLEŠNIK</w:t>
      </w:r>
      <w:r w:rsidR="00DF4661" w:rsidRPr="00EE18AE">
        <w:t xml:space="preserve"> d.o.o., Zagreb, Kranjčevićeva 34, OIB:  85397721568</w:t>
      </w:r>
      <w:r w:rsidR="00DF4661" w:rsidRPr="005F4823">
        <w:t xml:space="preserve">, MBS: </w:t>
      </w:r>
      <w:r w:rsidR="00DF4661" w:rsidRPr="00DF4661">
        <w:t>080133833</w:t>
      </w:r>
      <w:r w:rsidR="00AC4528" w:rsidRPr="00DF4661">
        <w:t>.</w:t>
      </w:r>
      <w:r w:rsidR="00AC4528" w:rsidRPr="00807F1E">
        <w:t xml:space="preserve">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DF4661">
        <w:t>20.447,33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C911A7">
        <w:t>28. travnja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120063">
        <w:t>, v.r.</w:t>
      </w:r>
      <w:r w:rsidR="00572798" w:rsidRPr="00807F1E">
        <w:t xml:space="preserve"> </w:t>
      </w:r>
    </w:p>
    <w:p w:rsidRDefault="005632E0" w:rsidP="00BE567D" w:rsidR="005632E0">
      <w:pPr>
        <w:jc w:val="both"/>
      </w:pPr>
    </w:p>
    <w:p w:rsidRDefault="00120063" w:rsidP="00BE567D" w:rsidR="00120063" w:rsidRPr="00807F1E">
      <w:pPr>
        <w:jc w:val="both"/>
      </w:pPr>
    </w:p>
    <w:p w:rsidRDefault="00120063" w:rsidP="001745C1" w:rsidR="00120063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E567D" w:rsidP="00120063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A8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A8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11A7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DF4661">
      <w:t>t-8885</w:t>
    </w:r>
    <w:r w:rsidR="00BE567D" w:rsidRPr="00774CCB">
      <w:t>/15</w:t>
    </w:r>
    <w:r w:rsidR="00120063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8515D"/>
    <w:rsid w:val="00114EAD"/>
    <w:rsid w:val="00120063"/>
    <w:rsid w:val="0018101A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30885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95A8D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980AC3"/>
    <w:rsid w:val="009D3865"/>
    <w:rsid w:val="00A147E6"/>
    <w:rsid w:val="00A677F5"/>
    <w:rsid w:val="00A71431"/>
    <w:rsid w:val="00AC4528"/>
    <w:rsid w:val="00AD027A"/>
    <w:rsid w:val="00AF7C23"/>
    <w:rsid w:val="00B82F18"/>
    <w:rsid w:val="00BE567D"/>
    <w:rsid w:val="00C35C3A"/>
    <w:rsid w:val="00C836B9"/>
    <w:rsid w:val="00C911A7"/>
    <w:rsid w:val="00C958E9"/>
    <w:rsid w:val="00CE7362"/>
    <w:rsid w:val="00D01B78"/>
    <w:rsid w:val="00D66226"/>
    <w:rsid w:val="00D8335B"/>
    <w:rsid w:val="00DA748B"/>
    <w:rsid w:val="00DC21FC"/>
    <w:rsid w:val="00DF4661"/>
    <w:rsid w:val="00E04ED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088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00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0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0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0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0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8885</izvorni_sadrzaj>
    <derivirana_varijabla naziv="DomainObject.Predmet.Broj_1">8885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St-8885/2015</izvorni_sadrzaj>
    <derivirana_varijabla naziv="DomainObject.Predmet.OznakaBroj_1">St-8885/2015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GRIJANJE - PLEŠNIK d.o.o.</izvorni_sadrzaj>
    <derivirana_varijabla naziv="DomainObject.Predmet.ProtustrankaFormated_1">  GRIJANJE - PLEŠNIK d.o.o.</derivirana_varijabla>
  </DomainObject.Predmet.ProtustrankaFormated>
  <DomainObject.Predmet.ProtustrankaFormatedOIB>
    <izvorni_sadrzaj>  GRIJANJE - PLEŠNIK d.o.o., OIB 85397721568</izvorni_sadrzaj>
    <derivirana_varijabla naziv="DomainObject.Predmet.ProtustrankaFormatedOIB_1">  GRIJANJE - PLEŠNIK d.o.o., OIB 85397721568</derivirana_varijabla>
  </DomainObject.Predmet.ProtustrankaFormatedOIB>
  <DomainObject.Predmet.ProtustrankaFormatedWithAdress>
    <izvorni_sadrzaj> GRIJANJE - PLEŠNIK d.o.o., Kranjčevićeva 34, 10000 Zagreb</izvorni_sadrzaj>
    <derivirana_varijabla naziv="DomainObject.Predmet.ProtustrankaFormatedWithAdress_1"> GRIJANJE - PLEŠNIK d.o.o., Kranjčevićeva 34, 10000 Zagreb</derivirana_varijabla>
  </DomainObject.Predmet.ProtustrankaFormatedWithAdress>
  <DomainObject.Predmet.ProtustrankaFormatedWithAdressOIB>
    <izvorni_sadrzaj> GRIJANJE - PLEŠNIK d.o.o., OIB 85397721568, Kranjčevićeva 34, 10000 Zagreb</izvorni_sadrzaj>
    <derivirana_varijabla naziv="DomainObject.Predmet.ProtustrankaFormatedWithAdressOIB_1"> GRIJANJE - PLEŠNIK d.o.o., OIB 85397721568, Kranjčevićeva 34, 10000 Zagreb</derivirana_varijabla>
  </DomainObject.Predmet.ProtustrankaFormatedWithAdressOIB>
  <DomainObject.Predmet.ProtustrankaWithAdress>
    <izvorni_sadrzaj>GRIJANJE - PLEŠNIK d.o.o. Kranjčevićeva 34, 10000 Zagreb</izvorni_sadrzaj>
    <derivirana_varijabla naziv="DomainObject.Predmet.ProtustrankaWithAdress_1">GRIJANJE - PLEŠNIK d.o.o. Kranjčevićeva 34, 10000 Zagreb</derivirana_varijabla>
  </DomainObject.Predmet.ProtustrankaWithAdress>
  <DomainObject.Predmet.ProtustrankaWithAdressOIB>
    <izvorni_sadrzaj>GRIJANJE - PLEŠNIK d.o.o., OIB 85397721568, Kranjčevićeva 34, 10000 Zagreb</izvorni_sadrzaj>
    <derivirana_varijabla naziv="DomainObject.Predmet.ProtustrankaWithAdressOIB_1">GRIJANJE - PLEŠNIK d.o.o., OIB 85397721568, Kranjčevićeva 34, 10000 Zagreb</derivirana_varijabla>
  </DomainObject.Predmet.ProtustrankaWithAdressOIB>
  <DomainObject.Predmet.ProtustrankaNazivFormated>
    <izvorni_sadrzaj>GRIJANJE - PLEŠNIK d.o.o.</izvorni_sadrzaj>
    <derivirana_varijabla naziv="DomainObject.Predmet.ProtustrankaNazivFormated_1">GRIJANJE - PLEŠNIK d.o.o.</derivirana_varijabla>
  </DomainObject.Predmet.ProtustrankaNazivFormated>
  <DomainObject.Predmet.ProtustrankaNazivFormatedOIB>
    <izvorni_sadrzaj>GRIJANJE - PLEŠNIK d.o.o., OIB 85397721568</izvorni_sadrzaj>
    <derivirana_varijabla naziv="DomainObject.Predmet.ProtustrankaNazivFormatedOIB_1">GRIJANJE - PLEŠNIK d.o.o., OIB 85397721568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GRIJANJE - PLEŠNIK d.o.o.</item>
    </izvorni_sadrzaj>
    <derivirana_varijabla naziv="DomainObject.Predmet.ProtuStrankaListFormated_1">
      <item>GRIJANJE - PLEŠNIK d.o.o.</item>
    </derivirana_varijabla>
  </DomainObject.Predmet.ProtuStrankaListFormated>
  <DomainObject.Predmet.ProtuStrankaListFormatedOIB>
    <izvorni_sadrzaj>
      <item>GRIJANJE - PLEŠNIK d.o.o., OIB 85397721568</item>
    </izvorni_sadrzaj>
    <derivirana_varijabla naziv="DomainObject.Predmet.ProtuStrankaListFormatedOIB_1">
      <item>GRIJANJE - PLEŠNIK d.o.o., OIB 85397721568</item>
    </derivirana_varijabla>
  </DomainObject.Predmet.ProtuStrankaListFormatedOIB>
  <DomainObject.Predmet.ProtuStrankaListFormatedWithAdress>
    <izvorni_sadrzaj>
      <item>GRIJANJE - PLEŠNIK d.o.o., Kranjčevićeva 34, 10000 Zagreb</item>
    </izvorni_sadrzaj>
    <derivirana_varijabla naziv="DomainObject.Predmet.ProtuStrankaListFormatedWithAdress_1">
      <item>GRIJANJE - PLEŠNIK d.o.o., Kranjčevićeva 34, 10000 Zagreb</item>
    </derivirana_varijabla>
  </DomainObject.Predmet.ProtuStrankaListFormatedWithAdress>
  <DomainObject.Predmet.ProtuStrankaListFormatedWithAdressOIB>
    <izvorni_sadrzaj>
      <item>GRIJANJE - PLEŠNIK d.o.o., OIB 85397721568, Kranjčevićeva 34, 10000 Zagreb</item>
    </izvorni_sadrzaj>
    <derivirana_varijabla naziv="DomainObject.Predmet.ProtuStrankaListFormatedWithAdressOIB_1">
      <item>GRIJANJE - PLEŠNIK d.o.o., OIB 85397721568, Kranjčevićeva 34, 10000 Zagreb</item>
    </derivirana_varijabla>
  </DomainObject.Predmet.ProtuStrankaListFormatedWithAdressOIB>
  <DomainObject.Predmet.ProtuStrankaListNazivFormated>
    <izvorni_sadrzaj>
      <item>GRIJANJE - PLEŠNIK d.o.o.</item>
    </izvorni_sadrzaj>
    <derivirana_varijabla naziv="DomainObject.Predmet.ProtuStrankaListNazivFormated_1">
      <item>GRIJANJE - PLEŠNIK d.o.o.</item>
    </derivirana_varijabla>
  </DomainObject.Predmet.ProtuStrankaListNazivFormated>
  <DomainObject.Predmet.ProtuStrankaListNazivFormatedOIB>
    <izvorni_sadrzaj>
      <item>GRIJANJE - PLEŠNIK d.o.o., OIB 85397721568</item>
    </izvorni_sadrzaj>
    <derivirana_varijabla naziv="DomainObject.Predmet.ProtuStrankaListNazivFormatedOIB_1">
      <item>GRIJANJE - PLEŠNIK d.o.o., OIB 85397721568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GRIJANJE - PLEŠNIK d.o.o.</izvorni_sadrzaj>
    <derivirana_varijabla naziv="DomainObject.Predmet.ProtustrankaIDrugi_1">GRIJANJE - PLEŠNIK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GRIJANJE - PLEŠNIK d.o.o., OIB 85397721568, Kranjčevićeva 34, 10000 Zagreb</izvorni_sadrzaj>
    <derivirana_varijabla naziv="DomainObject.Predmet.ProtustrankaIDrugiAdressOIB_1">GRIJANJE - PLEŠNIK d.o.o., OIB 85397721568, Kranjčevićeva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GRIJANJE - PLEŠNIK d.o.o.</item>
    </izvorni_sadrzaj>
    <derivirana_varijabla naziv="DomainObject.Predmet.SudioniciListNaziv_1">
      <item>FINA Regionalni centar Zagreb</item>
      <item>GRIJANJE - PLEŠNIK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GRIJANJE - PLEŠNIK d.o.o., OIB 85397721568, Kranjčevićeva 34,10000 Zagreb</item>
    </izvorni_sadrzaj>
    <derivirana_varijabla naziv="DomainObject.Predmet.SudioniciListAdressOIB_1">
      <item>FINA Regionalni centar Zagreb, OIB 85821130368, Trg svibanjskih žrtava 1995. 1,10000 Zagreb</item>
      <item>GRIJANJE - PLEŠNIK d.o.o., OIB 85397721568, Kranjčevićeva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85397721568</item>
    </izvorni_sadrzaj>
    <derivirana_varijabla naziv="DomainObject.Predmet.SudioniciListNazivOIB_1">
      <item>, OIB 85821130368</item>
      <item>, OIB 85397721568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6B1204-CE39-4013-8A5A-23797995E3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1314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2016-04-27T21:08:00Z</dcterms:created>
  <dc:creator>ilukac</dc:creator>
  <cp:lastModifiedBy>Ivana Rogić</cp:lastModifiedBy>
  <cp:lastPrinted>2016-04-28T13:21:00Z</cp:lastPrinted>
  <dcterms:modified xmlns:xsi="http://www.w3.org/2001/XMLSchema-instance" xsi:type="dcterms:W3CDTF">2016-04-28T13:21:00Z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