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8a17" w14:paraId="0128a17" w:rsidRDefault="00545901" w:rsidP="00910611" w:rsidR="00545901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5901" w:rsidP="00910611" w:rsidR="00545901">
      <w:r>
        <w:rPr>
          <w:rFonts w:eastAsia="MS Mincho"/>
        </w:rPr>
        <w:t xml:space="preserve">  REPUBLIKA HRVATSKA</w:t>
      </w:r>
    </w:p>
    <w:p w:rsidRDefault="00545901" w:rsidP="00910611" w:rsidR="00545901">
      <w:r>
        <w:rPr>
          <w:rFonts w:eastAsia="MS Mincho"/>
        </w:rPr>
        <w:t>TRGOVAČKI SUD U RIJECI</w:t>
      </w:r>
    </w:p>
    <w:p w:rsidRDefault="00545901" w:rsidR="005459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45901" w:rsidP="00910611" w:rsidR="00545901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145C54" w:rsidP="00321306" w:rsidR="00145C54">
      <w:pPr>
        <w:jc w:val="center"/>
        <w:rPr>
          <w:b/>
          <w:bCs/>
        </w:rPr>
      </w:pPr>
    </w:p>
    <w:p w:rsidRDefault="00EC31C2" w:rsidP="009B6B23" w:rsidR="00A621E9">
      <w:pPr>
        <w:jc w:val="both"/>
      </w:pPr>
      <w:r w:rsidRPr="00EC31C2">
        <w:tab/>
        <w:t>Trgovački sud u Rijeci,</w:t>
      </w:r>
      <w:r>
        <w:t xml:space="preserve"> OIB 88785964957,</w:t>
      </w:r>
      <w:r w:rsidRPr="00EC31C2">
        <w:t xml:space="preserve"> po sucu pojedincu Danieli Korlević, odlučujući o prijedlogu predlagatelja Financijska Agencija Regionalni centar: Rijeka, F. Kurelca 8, za otvaranje stečajnog postupka nad dužnikom </w:t>
      </w:r>
      <w:r w:rsidR="008F24B9">
        <w:rPr>
          <w:b/>
        </w:rPr>
        <w:t xml:space="preserve">NOVA DIMENZIJA </w:t>
      </w:r>
      <w:r w:rsidR="008F24B9" w:rsidRPr="008F24B9">
        <w:rPr>
          <w:b/>
        </w:rPr>
        <w:t>društvo s ograničenom odgovornošću za</w:t>
      </w:r>
      <w:r w:rsidR="008F24B9">
        <w:rPr>
          <w:b/>
        </w:rPr>
        <w:t xml:space="preserve"> trgovinu, Viškovo, Saršoni, Zorzići 1/c, OIB 99312300954</w:t>
      </w:r>
      <w:r w:rsidRPr="00EC31C2">
        <w:t xml:space="preserve">, dana </w:t>
      </w:r>
      <w:r w:rsidR="008F24B9">
        <w:t xml:space="preserve">04. srpnja </w:t>
      </w:r>
      <w:r w:rsidRPr="00EC31C2">
        <w:t>2016. godine</w:t>
      </w:r>
    </w:p>
    <w:p w:rsidRDefault="00EC31C2" w:rsidP="009B6B23" w:rsidR="00EC31C2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452542" w:rsidP="00321306" w:rsidR="00452542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16447C">
        <w:rPr>
          <w:bCs/>
        </w:rPr>
        <w:tab/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8F24B9" w:rsidRPr="008F24B9">
        <w:rPr>
          <w:b/>
        </w:rPr>
        <w:t>NOVA DIMENZIJA društvo s ograničenom odgovornošću za trgovinu, Viškovo, Saršoni, Zorzići 1/c, OIB 99312300954</w:t>
      </w:r>
      <w:r w:rsidR="0016447C">
        <w:rPr>
          <w:b/>
        </w:rPr>
        <w:t xml:space="preserve">. 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="009F73BC">
        <w:tab/>
      </w:r>
      <w:r w:rsidRPr="00284D00">
        <w:t>Za stečajnog upravitelja imenuje se</w:t>
      </w:r>
      <w:r w:rsidR="008F24B9">
        <w:t xml:space="preserve"> </w:t>
      </w:r>
      <w:r w:rsidR="008F24B9" w:rsidRPr="00F53256">
        <w:t>Lili</w:t>
      </w:r>
      <w:r w:rsidR="008F24B9">
        <w:t>j</w:t>
      </w:r>
      <w:r w:rsidR="008F24B9" w:rsidRPr="00F53256">
        <w:t>ana Augustin iz Matulja, Šmogorska 43, OIB 12365783008</w:t>
      </w:r>
      <w:r w:rsidR="00A574B9">
        <w:t>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321306" w:rsidR="0016447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="009F73BC">
        <w:rPr>
          <w:bCs/>
        </w:rPr>
        <w:tab/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8F24B9" w:rsidRPr="008F24B9">
        <w:rPr>
          <w:b/>
        </w:rPr>
        <w:t>NOVA DIMENZIJA društvo s ograničenom odgovornošću za trgovinu, Viškovo, Saršoni, Zorzići 1/c, OIB 99312300954</w:t>
      </w:r>
      <w:r w:rsidR="00452542">
        <w:rPr>
          <w:b/>
        </w:rPr>
        <w:t>.</w:t>
      </w:r>
      <w:r w:rsidR="0016447C">
        <w:rPr>
          <w:b/>
        </w:rPr>
        <w:t xml:space="preserve"> 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</w:t>
      </w:r>
      <w:r w:rsidR="009F73BC">
        <w:rPr>
          <w:bCs/>
        </w:rPr>
        <w:tab/>
      </w:r>
      <w:r w:rsidR="00321306" w:rsidRPr="009B6B23">
        <w:rPr>
          <w:bCs/>
        </w:rPr>
        <w:t xml:space="preserve">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brisanja dužnika.</w:t>
      </w:r>
    </w:p>
    <w:p w:rsidRDefault="00452542" w:rsidP="00321306" w:rsidR="00452542" w:rsidRPr="009B6B23">
      <w:pPr>
        <w:jc w:val="center"/>
      </w:pP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A621E9">
        <w:tc>
          <w:tcPr>
            <w:tcW w:type="dxa" w:w="8596"/>
            <w:shd w:fill="auto" w:color="auto" w:val="clear"/>
            <w:vAlign w:val="center"/>
          </w:tcPr>
          <w:p w:rsidRDefault="00A621E9" w:rsidP="00A621E9" w:rsidR="002E5767" w:rsidRPr="00452542">
            <w:pPr>
              <w:jc w:val="center"/>
              <w:rPr>
                <w:b/>
              </w:rPr>
            </w:pPr>
            <w:r w:rsidRPr="00452542">
              <w:rPr>
                <w:b/>
              </w:rPr>
              <w:t>Obrazloženje</w:t>
            </w:r>
          </w:p>
          <w:p w:rsidRDefault="00452542" w:rsidP="009F73BC" w:rsidR="00452542" w:rsidRPr="00A621E9">
            <w:pPr>
              <w:jc w:val="both"/>
            </w:pPr>
          </w:p>
          <w:p w:rsidRDefault="00A621E9" w:rsidP="00C74A2A" w:rsidR="00C74A2A">
            <w:pPr>
              <w:jc w:val="both"/>
            </w:pPr>
            <w:r w:rsidRPr="00A621E9">
              <w:tab/>
            </w:r>
            <w:r w:rsidR="00C74A2A">
              <w:t xml:space="preserve">Financijska agencija, Regionalni centar Rijeka podnijela je ovome sudu 16. veljače 2016. godine prijedlog za otvaranje stečajnog postupka nad dužnikom NOVA DIMENZIJA društvo s ograničenom odgovornošću za trgovinu, Viškovo, Saršoni, Zorzići 1/c, OIB 99312300954 (dalje: dužnik) temeljem čl.110. st.1. Stečajnog zakona (NN 71/15, dalje: SZ-a). </w:t>
            </w:r>
          </w:p>
          <w:p w:rsidRDefault="00C74A2A" w:rsidP="00C74A2A" w:rsidR="00C74A2A">
            <w:pPr>
              <w:jc w:val="both"/>
            </w:pPr>
            <w:r>
              <w:tab/>
              <w:t xml:space="preserve">Predlagatelj je u prijedlogu naveo da dužnik na dan 11. veljače 2016. godine u Očevidniku redoslijeda osnova za plaćanje ima evidentirane neizvršene osnove za plaćanje u ukupnom iznosu od 379.553,76 kn u koji iznos je uračunata i kamata i naknada Financijske agencije za provedbe ovrhe, da dužnik ima jednog zaposlenika, te je dostavila Očevidnik o danima insolventnosti na dan 09. ožujka 2016. godine iz koje proizlazi da dužnik ima evidentirane obveze za plaćanje u neprekinutom razdoblju </w:t>
            </w:r>
            <w:r>
              <w:lastRenderedPageBreak/>
              <w:t>dužem od 120 dana.</w:t>
            </w:r>
            <w:r>
              <w:tab/>
            </w:r>
          </w:p>
          <w:p w:rsidRDefault="00C74A2A" w:rsidP="00C74A2A" w:rsidR="00C74A2A">
            <w:pPr>
              <w:jc w:val="both"/>
            </w:pPr>
            <w:r>
              <w:tab/>
              <w:t xml:space="preserve">Rješenjem posl. br. St-480/16 od 14. ožujka 2016. godine pokrenut je prethodni postupak radi utvrđivanja pretpostavki za otvaranje stečajnog postupka nad dužnikom. </w:t>
            </w:r>
          </w:p>
          <w:p w:rsidRDefault="00C74A2A" w:rsidP="00C74A2A" w:rsidR="00C74A2A">
            <w:pPr>
              <w:jc w:val="both"/>
            </w:pPr>
            <w:r>
              <w:tab/>
              <w:t>Rješenjem posl. br. St-480/16 od 25. travnja 2016. godine imenovan je privremeni stečajni upravitelj Lilijana Augustin iz Matulja, Šmogorska 43, čija je dužnost u prethodnom postupku bila izvršiti pregled dužnikovog poslovnog prostora te uvid u knjige i poslovnu dokumentaciju dužnika i nakon toga podnijeti izvješće u kojem će iznijeti svoje mišljenje o tome postoje li razlog za otvaranje stečajnog postupka, te posebno mogu li se imovinom dužnika namiriti troškovi postupka temeljem čl.119. st.2. SZ-a.</w:t>
            </w:r>
          </w:p>
          <w:p w:rsidRDefault="00C74A2A" w:rsidP="00C74A2A" w:rsidR="00C74A2A">
            <w:pPr>
              <w:jc w:val="both"/>
            </w:pPr>
            <w:r>
              <w:tab/>
              <w:t>U prethodnom postupku privremeni stečajni upravitelj utvrdio je kod dužnika postojanje stečajnog razloga nesposobnost za plaćanje iz čl.6. Stečajnog zakona. Naime, na računima i novčanim sredstvima dužnika na dan 12. svibnja 2016. godine evidentirano je 210 dana neprekidne blokade zbog nepodmirenih osnova za plaćanje evidentiranih u Očevidniku redoslijeda za plaćanje. Nepodmirene obveze na dan 12. svibnja 2016. godine iznose 860.149,01 kn.</w:t>
            </w:r>
          </w:p>
          <w:p w:rsidRDefault="00C74A2A" w:rsidP="00C74A2A" w:rsidR="00C74A2A">
            <w:pPr>
              <w:jc w:val="both"/>
            </w:pPr>
            <w:r>
              <w:t xml:space="preserve"> </w:t>
            </w:r>
            <w:r>
              <w:tab/>
              <w:t xml:space="preserve">Prema bilanci na dan 31. prosinca 2015. godine dužnik ima iskazanu dugotrajnu imovinu u vrijednosti 1.101.926,00 kn, kratkotrajnu imovinu u iznosu 214.576,00 kn i potraživanja u iznosu 196.076,00 kn.  </w:t>
            </w:r>
          </w:p>
          <w:p w:rsidRDefault="00C74A2A" w:rsidP="00C74A2A" w:rsidR="00C74A2A">
            <w:pPr>
              <w:jc w:val="both"/>
            </w:pPr>
            <w:r>
              <w:t xml:space="preserve"> </w:t>
            </w:r>
            <w:r>
              <w:tab/>
              <w:t xml:space="preserve">Uvidom u službene evidencije nekretnina na području zk odjela Rijeka, uvidom u službene evidencije motornih vozila, te u razgovoru sa zastupnikom po zakonu dužnika, privremeni stečajni upravitelj utvrdio je da dužnik "nema više ništa od imovine osim jednog kamiona i osobnog automobila". Informatičku opremu i uredski namještaj dužnik je prenio na svoje novo društvo Domena – N d.o.o. Rijeka, Manzonijeva 2. </w:t>
            </w:r>
          </w:p>
          <w:p w:rsidRDefault="00C74A2A" w:rsidP="00C74A2A" w:rsidR="00C74A2A">
            <w:pPr>
              <w:jc w:val="both"/>
            </w:pPr>
            <w:r>
              <w:tab/>
              <w:t xml:space="preserve">Obzirom na navedeno u prethodnom postupku privremeni stečajni upravitelj predložio je sudu da pozove vjerovnike koji imaju pravni interes za provedbom stečajnog postupka nad dužnikom da uplate predujam u visini od 35.700,00 kn za namirenje troškova prethodnog i otvorenog stečajnog postupka. </w:t>
            </w:r>
          </w:p>
          <w:p w:rsidRDefault="00C74A2A" w:rsidP="00C74A2A" w:rsidR="00C74A2A">
            <w:pPr>
              <w:jc w:val="both"/>
            </w:pPr>
            <w:r>
              <w:t xml:space="preserve"> </w:t>
            </w:r>
            <w:r>
              <w:tab/>
              <w:t>Predvidivi troškovi stečajnog postupka čine trošak nagrade za rad privremenom stečajnom upravitelju u iznosu 6.000,00 kn, pristojbe, upravni biljezi, poštanski troškovi 1.000,00 kn, bankovne usluge i usluge platnog prometa u iznosu 700,00 kn, trošak knjigovodstvenih usluga u iznosu 3.000,00 kn, naknada troškova stečajnog upravitelja u iznosu 7.000,00 kn, trošak nagrade stečajnom upravitelju u bruto iznosu 12.000,00 kn, trošak prethodnog postupka u iznosu 6.000,00 kn.</w:t>
            </w:r>
          </w:p>
          <w:p w:rsidRDefault="00452542" w:rsidP="00C74A2A" w:rsidR="00A621E9" w:rsidRPr="00A621E9">
            <w:pPr>
              <w:jc w:val="both"/>
            </w:pPr>
            <w:r>
              <w:t xml:space="preserve">            </w:t>
            </w:r>
            <w:r w:rsidR="00A621E9" w:rsidRPr="00A621E9">
              <w:t xml:space="preserve">Prema odredbi čl.5. st.1. i 2. SZ-a, stečajni postupak može se otvoriti ako sud utvrdi postojanje stečajnog razloga, a to su prema stavku 2. istog članka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</w:t>
            </w:r>
            <w:r w:rsidRPr="009B6B23">
              <w:rPr>
                <w:bCs/>
              </w:rPr>
              <w:t>SZ-a</w:t>
            </w:r>
            <w:r w:rsidR="00A621E9">
              <w:rPr>
                <w:bCs/>
              </w:rPr>
              <w:t>,</w:t>
            </w:r>
            <w:r w:rsidRPr="009B6B23">
              <w:rPr>
                <w:bCs/>
              </w:rPr>
              <w:t xml:space="preserve">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C74A2A" w:rsidP="005D6D20" w:rsidR="00C74A2A">
            <w:pPr>
              <w:jc w:val="both"/>
              <w:rPr>
                <w:bCs/>
              </w:rPr>
            </w:pPr>
          </w:p>
          <w:p w:rsidRDefault="00C74A2A" w:rsidP="005D6D20" w:rsidR="00C74A2A">
            <w:pPr>
              <w:jc w:val="both"/>
              <w:rPr>
                <w:bCs/>
              </w:rPr>
            </w:pP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C74A2A">
              <w:rPr>
                <w:bCs/>
              </w:rPr>
              <w:t>17. svibnja</w:t>
            </w:r>
            <w:r w:rsidR="0040442B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C74A2A">
              <w:rPr>
                <w:bCs/>
              </w:rPr>
              <w:t>35</w:t>
            </w:r>
            <w:r w:rsidR="00EC31C2">
              <w:rPr>
                <w:bCs/>
              </w:rPr>
              <w:t>.700</w:t>
            </w:r>
            <w:r w:rsidR="00452542">
              <w:rPr>
                <w:bCs/>
              </w:rPr>
              <w:t>,00</w:t>
            </w:r>
            <w:r w:rsidR="006116FD">
              <w:rPr>
                <w:bCs/>
              </w:rPr>
              <w:t xml:space="preserve"> kn, za namirenje troškova</w:t>
            </w:r>
            <w:r w:rsidR="00714570">
              <w:rPr>
                <w:bCs/>
              </w:rPr>
              <w:t xml:space="preserve"> prethodnog i otvorenog</w:t>
            </w:r>
            <w:r w:rsidR="006116FD">
              <w:rPr>
                <w:bCs/>
              </w:rPr>
              <w:t xml:space="preserve">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C74A2A">
              <w:rPr>
                <w:bCs/>
              </w:rPr>
              <w:t>17. svibnja</w:t>
            </w:r>
            <w:r w:rsidR="00CD6750">
              <w:rPr>
                <w:bCs/>
              </w:rPr>
              <w:t xml:space="preserve">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</w:t>
            </w:r>
            <w:r w:rsidR="00A621E9">
              <w:rPr>
                <w:bCs/>
              </w:rPr>
              <w:t>SZ-a.</w:t>
            </w:r>
          </w:p>
          <w:p w:rsidRDefault="00EC31C2" w:rsidP="00FB6C5D" w:rsidR="0042316F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8D4BD6">
              <w:rPr>
                <w:bCs/>
              </w:rPr>
              <w:t xml:space="preserve">            </w:t>
            </w:r>
            <w:r w:rsidR="001474D4" w:rsidRPr="001474D4">
              <w:rPr>
                <w:bCs/>
              </w:rPr>
              <w:t>Kako je</w:t>
            </w:r>
            <w:r w:rsidR="00FB6C5D">
              <w:rPr>
                <w:bCs/>
              </w:rPr>
              <w:t xml:space="preserve"> dakle,</w:t>
            </w:r>
            <w:r w:rsidR="001474D4" w:rsidRPr="001474D4">
              <w:rPr>
                <w:bCs/>
              </w:rPr>
              <w:t xml:space="preserve">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</w:t>
            </w:r>
            <w:r w:rsidR="00FB6C5D">
              <w:rPr>
                <w:bCs/>
              </w:rPr>
              <w:t>namirenje</w:t>
            </w:r>
            <w:r w:rsidR="001474D4" w:rsidRPr="001474D4">
              <w:rPr>
                <w:bCs/>
              </w:rPr>
              <w:t xml:space="preserve"> </w:t>
            </w:r>
            <w:r w:rsidR="00CC0BD7">
              <w:rPr>
                <w:bCs/>
              </w:rPr>
              <w:t xml:space="preserve">troškova </w:t>
            </w:r>
            <w:r w:rsidR="00FB6C5D">
              <w:rPr>
                <w:bCs/>
              </w:rPr>
              <w:t xml:space="preserve">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C74A2A">
              <w:rPr>
                <w:bCs/>
              </w:rPr>
              <w:t>17. svibnja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  <w:p w:rsidRDefault="00145C54" w:rsidP="00FB6C5D" w:rsidR="00145C54" w:rsidRPr="009B6B23">
            <w:pPr>
              <w:jc w:val="both"/>
            </w:pPr>
            <w:r>
              <w:t xml:space="preserve">             Stečajni upravitelj imenovan je temeljem odredbe čl.85. st.1. i 2.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D106E6" w:rsidP="00EC31C2" w:rsidR="00145C54" w:rsidRPr="009B6B23">
            <w:pPr>
              <w:jc w:val="both"/>
            </w:pPr>
            <w:r>
              <w:lastRenderedPageBreak/>
              <w:t xml:space="preserve"> </w:t>
            </w: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8F24B9">
        <w:rPr>
          <w:bCs/>
        </w:rPr>
        <w:t xml:space="preserve">04. srpnja </w:t>
      </w:r>
      <w:r w:rsidR="00A274AB" w:rsidRPr="009B6B23">
        <w:rPr>
          <w:bCs/>
        </w:rPr>
        <w:t>201</w:t>
      </w:r>
      <w:r w:rsidR="00A574B9">
        <w:rPr>
          <w:bCs/>
        </w:rPr>
        <w:t>6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452542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52542" w:rsidP="000806E3" w:rsidR="00321306" w:rsidRPr="009B6B23">
      <w:pPr>
        <w:jc w:val="right"/>
        <w:rPr>
          <w:bCs/>
        </w:rPr>
      </w:pPr>
      <w:r>
        <w:rPr>
          <w:bCs/>
        </w:rPr>
        <w:t xml:space="preserve"> </w:t>
      </w:r>
      <w:r w:rsidR="00A33F04">
        <w:rPr>
          <w:bCs/>
        </w:rPr>
        <w:t xml:space="preserve">   </w:t>
      </w:r>
      <w:r w:rsidR="00AA031A">
        <w:rPr>
          <w:bCs/>
        </w:rPr>
        <w:t xml:space="preserve">  </w:t>
      </w:r>
      <w:r w:rsidR="001D4708">
        <w:rPr>
          <w:bCs/>
        </w:rPr>
        <w:t>S</w:t>
      </w:r>
      <w:r w:rsidR="00321306" w:rsidRPr="009B6B23">
        <w:rPr>
          <w:bCs/>
        </w:rPr>
        <w:t xml:space="preserve">udac </w:t>
      </w:r>
    </w:p>
    <w:p w:rsidRDefault="00321306" w:rsidP="0089354F" w:rsidR="00FA343F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9354F">
        <w:rPr>
          <w:bCs/>
        </w:rPr>
        <w:t xml:space="preserve"> </w:t>
      </w:r>
    </w:p>
    <w:p w:rsidRDefault="008C188D" w:rsidP="001F13A2" w:rsidR="001F13A2">
      <w:pPr>
        <w:jc w:val="right"/>
        <w:rPr>
          <w:bCs/>
        </w:rPr>
      </w:pPr>
      <w:r>
        <w:rPr>
          <w:bCs/>
        </w:rPr>
        <w:t xml:space="preserve"> </w:t>
      </w:r>
    </w:p>
    <w:p w:rsidRDefault="001F13A2" w:rsidP="008C188D" w:rsidR="001F13A2">
      <w:pPr>
        <w:jc w:val="right"/>
        <w:rPr>
          <w:bCs/>
        </w:rPr>
      </w:pPr>
    </w:p>
    <w:p w:rsidRDefault="00145C54" w:rsidP="008C188D" w:rsidR="00145C54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 xml:space="preserve">Žalba se podnosi sudu u dva primjerka u roku od 8 dana </w:t>
      </w:r>
      <w:r w:rsidR="00F14457" w:rsidRPr="00F14457">
        <w:t xml:space="preserve">istekom osmoga dana od dana objave pismena na mrežnoj </w:t>
      </w:r>
      <w:r w:rsidR="00F14457">
        <w:t>stranici e-Oglasne ploče sudova</w:t>
      </w:r>
      <w:r w:rsidRPr="008C188D">
        <w:t>, a o žalbi odlučuje Visoki t</w:t>
      </w:r>
      <w:r w:rsidR="00C34A6B" w:rsidRPr="008C188D">
        <w:t>rgovački sud Republike Hrvatske.</w:t>
      </w:r>
    </w:p>
    <w:p w:rsidRDefault="00321306" w:rsidP="00535B9A" w:rsidR="009F73BC">
      <w:pPr>
        <w:jc w:val="both"/>
      </w:pPr>
      <w:r w:rsidRPr="008C188D">
        <w:t xml:space="preserve">Protiv rješenja o zaključenju stečajnog postupka dopuštena je žalba u roku od </w:t>
      </w:r>
      <w:r w:rsidR="00A468F9">
        <w:t>osam</w:t>
      </w:r>
      <w:r w:rsidRPr="008C188D">
        <w:t xml:space="preserve"> dana.</w:t>
      </w:r>
    </w:p>
    <w:p w:rsidRDefault="00535B9A" w:rsidP="00535B9A" w:rsidR="00535B9A">
      <w:pPr>
        <w:jc w:val="both"/>
      </w:pPr>
    </w:p>
    <w:p w:rsidRDefault="00145C54" w:rsidP="00535B9A" w:rsidR="00145C54">
      <w:pPr>
        <w:jc w:val="both"/>
      </w:pPr>
    </w:p>
    <w:p w:rsidRDefault="00714570" w:rsidP="00535B9A" w:rsidR="00714570">
      <w:pPr>
        <w:jc w:val="both"/>
      </w:pPr>
    </w:p>
    <w:p w:rsidRDefault="00F14457" w:rsidP="00714570" w:rsidR="00321306" w:rsidRPr="00284D00">
      <w:pPr>
        <w:rPr>
          <w:b/>
          <w:sz w:val="20"/>
          <w:szCs w:val="20"/>
        </w:rPr>
      </w:pPr>
      <w:r>
        <w:rPr>
          <w:b/>
        </w:rPr>
        <w:t xml:space="preserve"> </w:t>
      </w:r>
      <w:r w:rsidR="006E4C0D"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  <w:r w:rsidR="00A621E9">
        <w:rPr>
          <w:sz w:val="20"/>
          <w:szCs w:val="20"/>
        </w:rPr>
        <w:t xml:space="preserve"> </w:t>
      </w:r>
    </w:p>
    <w:p w:rsidRDefault="00AE7315" w:rsidP="00321306" w:rsidR="00AE7315" w:rsidRPr="00136631">
      <w:pPr>
        <w:rPr>
          <w:sz w:val="20"/>
          <w:szCs w:val="20"/>
        </w:rPr>
      </w:pPr>
      <w:r>
        <w:rPr>
          <w:sz w:val="20"/>
          <w:szCs w:val="20"/>
        </w:rPr>
        <w:t>- dužniku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C74A2A">
        <w:rPr>
          <w:sz w:val="20"/>
          <w:szCs w:val="20"/>
        </w:rPr>
        <w:t>04.7</w:t>
      </w:r>
      <w:r w:rsidR="00D01F6F">
        <w:rPr>
          <w:sz w:val="20"/>
          <w:szCs w:val="20"/>
        </w:rPr>
        <w:t>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9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8F24B9">
      <w:rPr>
        <w:b/>
      </w:rPr>
      <w:t>480/16-23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10F58"/>
    <w:rsid w:val="0011785F"/>
    <w:rsid w:val="001252E5"/>
    <w:rsid w:val="00136631"/>
    <w:rsid w:val="00145C54"/>
    <w:rsid w:val="001474B0"/>
    <w:rsid w:val="001474D4"/>
    <w:rsid w:val="00156988"/>
    <w:rsid w:val="0016447C"/>
    <w:rsid w:val="00174B4B"/>
    <w:rsid w:val="001754E7"/>
    <w:rsid w:val="001A26BA"/>
    <w:rsid w:val="001D4708"/>
    <w:rsid w:val="001F13A2"/>
    <w:rsid w:val="00212999"/>
    <w:rsid w:val="00213A81"/>
    <w:rsid w:val="00223778"/>
    <w:rsid w:val="0024728A"/>
    <w:rsid w:val="00254C14"/>
    <w:rsid w:val="00267A10"/>
    <w:rsid w:val="00276694"/>
    <w:rsid w:val="00284D00"/>
    <w:rsid w:val="002C1367"/>
    <w:rsid w:val="002C214C"/>
    <w:rsid w:val="002E28A2"/>
    <w:rsid w:val="002E5767"/>
    <w:rsid w:val="002E7B44"/>
    <w:rsid w:val="002F0A27"/>
    <w:rsid w:val="00301F71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0442B"/>
    <w:rsid w:val="0041378B"/>
    <w:rsid w:val="0042316F"/>
    <w:rsid w:val="00440D91"/>
    <w:rsid w:val="00452542"/>
    <w:rsid w:val="004A5D50"/>
    <w:rsid w:val="004B1960"/>
    <w:rsid w:val="004D3F29"/>
    <w:rsid w:val="00500B42"/>
    <w:rsid w:val="005356F8"/>
    <w:rsid w:val="00535B9A"/>
    <w:rsid w:val="00545901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7013A"/>
    <w:rsid w:val="006B0015"/>
    <w:rsid w:val="006B20BA"/>
    <w:rsid w:val="006B2A66"/>
    <w:rsid w:val="006B67AC"/>
    <w:rsid w:val="006D7C06"/>
    <w:rsid w:val="006E4C0D"/>
    <w:rsid w:val="006F3959"/>
    <w:rsid w:val="006F7445"/>
    <w:rsid w:val="00714570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9354F"/>
    <w:rsid w:val="008B7B42"/>
    <w:rsid w:val="008C188D"/>
    <w:rsid w:val="008C5FC5"/>
    <w:rsid w:val="008D096B"/>
    <w:rsid w:val="008D4BD6"/>
    <w:rsid w:val="008F24B9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3BC"/>
    <w:rsid w:val="009F7689"/>
    <w:rsid w:val="00A00578"/>
    <w:rsid w:val="00A06125"/>
    <w:rsid w:val="00A274AB"/>
    <w:rsid w:val="00A32C67"/>
    <w:rsid w:val="00A33F04"/>
    <w:rsid w:val="00A468F9"/>
    <w:rsid w:val="00A574B9"/>
    <w:rsid w:val="00A621E9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AE7315"/>
    <w:rsid w:val="00AF1D0A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74A2A"/>
    <w:rsid w:val="00C848FC"/>
    <w:rsid w:val="00CA6A64"/>
    <w:rsid w:val="00CB179B"/>
    <w:rsid w:val="00CB34C9"/>
    <w:rsid w:val="00CC0BD7"/>
    <w:rsid w:val="00CD0E7A"/>
    <w:rsid w:val="00CD6750"/>
    <w:rsid w:val="00D01F6F"/>
    <w:rsid w:val="00D106E6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C31C2"/>
    <w:rsid w:val="00ED138E"/>
    <w:rsid w:val="00ED523A"/>
    <w:rsid w:val="00EF0D70"/>
    <w:rsid w:val="00F14457"/>
    <w:rsid w:val="00F23CF2"/>
    <w:rsid w:val="00F4176D"/>
    <w:rsid w:val="00F4524A"/>
    <w:rsid w:val="00F96362"/>
    <w:rsid w:val="00FA343F"/>
    <w:rsid w:val="00FB3E1A"/>
    <w:rsid w:val="00FB6C5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9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9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9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9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5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9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9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9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9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DIMENZIJA d.o.o.</izvorni_sadrzaj>
    <derivirana_varijabla naziv="DomainObject.Predmet.ProtustrankaFormated_1">  NOVA DIMENZIJA d.o.o.</derivirana_varijabla>
  </DomainObject.Predmet.ProtustrankaFormated>
  <DomainObject.Predmet.ProtustrankaFormatedOIB>
    <izvorni_sadrzaj>  NOVA DIMENZIJA d.o.o., OIB 99312300954</izvorni_sadrzaj>
    <derivirana_varijabla naziv="DomainObject.Predmet.ProtustrankaFormatedOIB_1">  NOVA DIMENZIJA d.o.o., OIB 99312300954</derivirana_varijabla>
  </DomainObject.Predmet.ProtustrankaFormatedOIB>
  <DomainObject.Predmet.ProtustrankaFormatedWithAdress>
    <izvorni_sadrzaj> NOVA DIMENZIJA d.o.o., Zorzići 1c, 51216 Viškovo</izvorni_sadrzaj>
    <derivirana_varijabla naziv="DomainObject.Predmet.ProtustrankaFormatedWithAdress_1"> NOVA DIMENZIJA d.o.o., Zorzići 1c, 51216 Viškovo</derivirana_varijabla>
  </DomainObject.Predmet.ProtustrankaFormatedWithAdress>
  <DomainObject.Predmet.ProtustrankaFormatedWithAdressOIB>
    <izvorni_sadrzaj> NOVA DIMENZIJA d.o.o., OIB 99312300954, Zorzići 1c, 51216 Viškovo</izvorni_sadrzaj>
    <derivirana_varijabla naziv="DomainObject.Predmet.ProtustrankaFormatedWithAdressOIB_1"> NOVA DIMENZIJA d.o.o., OIB 99312300954, Zorzići 1c, 51216 Viškovo</derivirana_varijabla>
  </DomainObject.Predmet.ProtustrankaFormatedWithAdressOIB>
  <DomainObject.Predmet.ProtustrankaWithAdress>
    <izvorni_sadrzaj>NOVA DIMENZIJA d.o.o. Zorzići 1c, 51216 Viškovo</izvorni_sadrzaj>
    <derivirana_varijabla naziv="DomainObject.Predmet.ProtustrankaWithAdress_1">NOVA DIMENZIJA d.o.o. Zorzići 1c, 51216 Viškovo</derivirana_varijabla>
  </DomainObject.Predmet.ProtustrankaWithAdress>
  <DomainObject.Predmet.ProtustrankaWithAdressOIB>
    <izvorni_sadrzaj>NOVA DIMENZIJA d.o.o., OIB 99312300954, Zorzići 1c, 51216 Viškovo</izvorni_sadrzaj>
    <derivirana_varijabla naziv="DomainObject.Predmet.ProtustrankaWithAdressOIB_1">NOVA DIMENZIJA d.o.o., OIB 99312300954, Zorzići 1c, 51216 Viškovo</derivirana_varijabla>
  </DomainObject.Predmet.ProtustrankaWithAdressOIB>
  <DomainObject.Predmet.ProtustrankaNazivFormated>
    <izvorni_sadrzaj>NOVA DIMENZIJA d.o.o.</izvorni_sadrzaj>
    <derivirana_varijabla naziv="DomainObject.Predmet.ProtustrankaNazivFormated_1">NOVA DIMENZIJA d.o.o.</derivirana_varijabla>
  </DomainObject.Predmet.ProtustrankaNazivFormated>
  <DomainObject.Predmet.ProtustrankaNazivFormatedOIB>
    <izvorni_sadrzaj>NOVA DIMENZIJA d.o.o., OIB 99312300954</izvorni_sadrzaj>
    <derivirana_varijabla naziv="DomainObject.Predmet.ProtustrankaNazivFormatedOIB_1">NOVA DIMENZIJA d.o.o., OIB 99312300954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DIMENZIJA d.o.o.</item>
    </izvorni_sadrzaj>
    <derivirana_varijabla naziv="DomainObject.Predmet.ProtuStrankaListFormated_1">
      <item>NOVA DIMENZIJA d.o.o.</item>
    </derivirana_varijabla>
  </DomainObject.Predmet.ProtuStrankaListFormated>
  <DomainObject.Predmet.ProtuStrankaListFormatedOIB>
    <izvorni_sadrzaj>
      <item>NOVA DIMENZIJA d.o.o., OIB 99312300954</item>
    </izvorni_sadrzaj>
    <derivirana_varijabla naziv="DomainObject.Predmet.ProtuStrankaListFormatedOIB_1">
      <item>NOVA DIMENZIJA d.o.o., OIB 99312300954</item>
    </derivirana_varijabla>
  </DomainObject.Predmet.ProtuStrankaListFormatedOIB>
  <DomainObject.Predmet.ProtuStrankaListFormatedWithAdress>
    <izvorni_sadrzaj>
      <item>NOVA DIMENZIJA d.o.o., Zorzići 1c, 51216 Viškovo</item>
    </izvorni_sadrzaj>
    <derivirana_varijabla naziv="DomainObject.Predmet.ProtuStrankaListFormatedWithAdress_1">
      <item>NOVA DIMENZIJA d.o.o., Zorzići 1c, 51216 Viškovo</item>
    </derivirana_varijabla>
  </DomainObject.Predmet.ProtuStrankaListFormatedWithAdress>
  <DomainObject.Predmet.ProtuStrankaListFormatedWithAdressOIB>
    <izvorni_sadrzaj>
      <item>NOVA DIMENZIJA d.o.o., OIB 99312300954, Zorzići 1c, 51216 Viškovo</item>
    </izvorni_sadrzaj>
    <derivirana_varijabla naziv="DomainObject.Predmet.ProtuStrankaListFormatedWithAdressOIB_1">
      <item>NOVA DIMENZIJA d.o.o., OIB 99312300954, Zorzići 1c, 51216 Viškovo</item>
    </derivirana_varijabla>
  </DomainObject.Predmet.ProtuStrankaListFormatedWithAdressOIB>
  <DomainObject.Predmet.ProtuStrankaListNazivFormated>
    <izvorni_sadrzaj>
      <item>NOVA DIMENZIJA d.o.o.</item>
    </izvorni_sadrzaj>
    <derivirana_varijabla naziv="DomainObject.Predmet.ProtuStrankaListNazivFormated_1">
      <item>NOVA DIMENZIJA d.o.o.</item>
    </derivirana_varijabla>
  </DomainObject.Predmet.ProtuStrankaListNazivFormated>
  <DomainObject.Predmet.ProtuStrankaListNazivFormatedOIB>
    <izvorni_sadrzaj>
      <item>NOVA DIMENZIJA d.o.o., OIB 99312300954</item>
    </izvorni_sadrzaj>
    <derivirana_varijabla naziv="DomainObject.Predmet.ProtuStrankaListNazivFormatedOIB_1">
      <item>NOVA DIMENZIJA d.o.o., OIB 99312300954</item>
    </derivirana_varijabla>
  </DomainObject.Predmet.ProtuStrankaListNazivFormatedOIB>
  <DomainObject.Predmet.OstaliListFormated>
    <izvorni_sadrzaj>
      <item>LILIJANA AUGUSTIN</item>
    </izvorni_sadrzaj>
    <derivirana_varijabla naziv="DomainObject.Predmet.OstaliListFormated_1">
      <item>LILIJANA AUGUSTIN</item>
    </derivirana_varijabla>
  </DomainObject.Predmet.OstaliListFormated>
  <DomainObject.Predmet.OstaliListFormatedOIB>
    <izvorni_sadrzaj>
      <item>LILIJANA AUGUSTIN</item>
    </izvorni_sadrzaj>
    <derivirana_varijabla naziv="DomainObject.Predmet.OstaliListFormatedOIB_1">
      <item>LILIJANA AUGUSTIN</item>
    </derivirana_varijabla>
  </DomainObject.Predmet.OstaliListFormatedOIB>
  <DomainObject.Predmet.OstaliListFormatedWithAdress>
    <izvorni_sadrzaj>
      <item>LILIJANA AUGUSTIN</item>
    </izvorni_sadrzaj>
    <derivirana_varijabla naziv="DomainObject.Predmet.OstaliListFormatedWithAdress_1">
      <item>LILIJANA AUGUSTIN</item>
    </derivirana_varijabla>
  </DomainObject.Predmet.OstaliListFormatedWithAdress>
  <DomainObject.Predmet.OstaliListFormatedWithAdressOIB>
    <izvorni_sadrzaj>
      <item>LILIJANA AUGUSTIN</item>
    </izvorni_sadrzaj>
    <derivirana_varijabla naziv="DomainObject.Predmet.OstaliListFormatedWithAdressOIB_1">
      <item>LILIJANA AUGUSTIN</item>
    </derivirana_varijabla>
  </DomainObject.Predmet.OstaliListFormatedWithAdressOIB>
  <DomainObject.Predmet.OstaliListNazivFormated>
    <izvorni_sadrzaj>
      <item>LILIJANA AUGUSTIN</item>
    </izvorni_sadrzaj>
    <derivirana_varijabla naziv="DomainObject.Predmet.OstaliListNazivFormated_1">
      <item>LILIJANA AUGUSTIN</item>
    </derivirana_varijabla>
  </DomainObject.Predmet.OstaliListNazivFormated>
  <DomainObject.Predmet.OstaliListNazivFormatedOIB>
    <izvorni_sadrzaj>
      <item>LILIJANA AUGUSTIN</item>
    </izvorni_sadrzaj>
    <derivirana_varijabla naziv="DomainObject.Predmet.OstaliListNazivFormatedOIB_1"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DIMENZIJA d.o.o.</izvorni_sadrzaj>
    <derivirana_varijabla naziv="DomainObject.Predmet.ProtustrankaIDrugi_1">NOVA DIMENZIJA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DIMENZIJA d.o.o., OIB 99312300954, Zorzići 1c, 51216 Viškovo</izvorni_sadrzaj>
    <derivirana_varijabla naziv="DomainObject.Predmet.ProtustrankaIDrugiAdressOIB_1">NOVA DIMENZIJA d.o.o., OIB 99312300954, Zorzići 1c,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DIMENZIJA d.o.o.</item>
      <item>LILIJANA AUGUSTIN</item>
    </izvorni_sadrzaj>
    <derivirana_varijabla naziv="DomainObject.Predmet.SudioniciListNaziv_1">
      <item>FINA  Rijeka</item>
      <item>NOVA DIMENZIJA d.o.o.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NOVA DIMENZIJA d.o.o., OIB 99312300954, Zorzići 1c,51216 Viškovo</item>
      <item>LILIJANA AUGUSTIN</item>
    </izvorni_sadrzaj>
    <derivirana_varijabla naziv="DomainObject.Predmet.SudioniciListAdressOIB_1">
      <item>FINA  Rijeka, OIB 85821130368, Frana Kurelca 8,51000 Rijeka</item>
      <item>NOVA DIMENZIJA d.o.o., OIB 99312300954, Zorzići 1c,51216 Viškovo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99312300954</item>
      <item>, OIB null</item>
    </izvorni_sadrzaj>
    <derivirana_varijabla naziv="DomainObject.Predmet.SudioniciListNazivOIB_1">
      <item>, OIB 85821130368</item>
      <item>, OIB 99312300954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  <item>Ombretta Belić-Ilijašić, OIB 00873493442, Jadranska 2 Rabac</item>
    </izvorni_sadrzaj>
    <derivirana_varijabla naziv="DomainObject.Predmet.StecajniUpraviteljiListAddressOIB_1">
      <item>Lilijana Augustin, OIB 12365783008, Šmogorska 43 Matulji</item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59223-F914-47CD-A933-B4F016A3E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5985</properties:Characters>
  <properties:Lines>137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2016-07-04T13:05:00Z</dcterms:created>
  <dc:creator>dcmelik</dc:creator>
  <cp:lastModifiedBy>Jasna Radulović</cp:lastModifiedBy>
  <cp:lastPrinted>2016-07-04T13:13:00Z</cp:lastPrinted>
  <dcterms:modified xmlns:xsi="http://www.w3.org/2001/XMLSchema-instance" xsi:type="dcterms:W3CDTF">2016-07-04T13:13:00Z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