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6d6e" w14:paraId="4b36d6e" w:rsidRDefault="006309D7" w:rsidP="006309D7" w:rsidR="006309D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6309D7" w:rsidP="006309D7" w:rsidR="006309D7">
      <w:pPr>
        <w:spacing w:after="0"/>
        <w:jc w:val="both"/>
      </w:pPr>
      <w:r>
        <w:t xml:space="preserve">       REPUBLIKA HRVATSKA</w:t>
      </w:r>
    </w:p>
    <w:p w:rsidRDefault="006309D7" w:rsidP="006309D7" w:rsidR="006309D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6309D7" w:rsidP="006309D7" w:rsidR="006309D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6309D7" w:rsidP="006309D7" w:rsidR="006309D7">
      <w:pPr>
        <w:spacing w:after="0"/>
        <w:rPr>
          <w:bCs/>
        </w:rPr>
      </w:pPr>
    </w:p>
    <w:p w:rsidRDefault="006309D7" w:rsidP="006309D7" w:rsidR="006309D7">
      <w:pPr>
        <w:spacing w:after="0"/>
        <w:ind w:left="5664"/>
      </w:pPr>
      <w:r>
        <w:t>Poslovni broj: 3 St-393/16-4</w:t>
      </w:r>
    </w:p>
    <w:p w:rsidRDefault="006309D7" w:rsidP="006309D7" w:rsidR="006309D7">
      <w:pPr>
        <w:spacing w:after="0"/>
        <w:rPr>
          <w:b/>
        </w:rPr>
      </w:pPr>
    </w:p>
    <w:p w:rsidRDefault="006309D7" w:rsidP="006309D7" w:rsidR="006309D7">
      <w:pPr>
        <w:spacing w:after="0"/>
        <w:rPr>
          <w:b/>
        </w:rPr>
      </w:pPr>
    </w:p>
    <w:p w:rsidRDefault="006309D7" w:rsidP="006309D7" w:rsidR="006309D7">
      <w:pPr>
        <w:spacing w:after="0"/>
        <w:jc w:val="center"/>
      </w:pPr>
      <w:r>
        <w:t>R E P U B L I K A   H R V A T S K A</w:t>
      </w:r>
    </w:p>
    <w:p w:rsidRDefault="006309D7" w:rsidP="006309D7" w:rsidR="006309D7">
      <w:pPr>
        <w:spacing w:after="0"/>
        <w:rPr>
          <w:b/>
        </w:rPr>
      </w:pPr>
    </w:p>
    <w:p w:rsidRDefault="006309D7" w:rsidP="006309D7" w:rsidR="006309D7">
      <w:pPr>
        <w:spacing w:after="0"/>
        <w:jc w:val="center"/>
      </w:pPr>
      <w:r>
        <w:t>R J E Š E N J E</w:t>
      </w:r>
    </w:p>
    <w:p w:rsidRDefault="006309D7" w:rsidP="006309D7" w:rsidR="006309D7">
      <w:pPr>
        <w:spacing w:after="0"/>
        <w:jc w:val="center"/>
      </w:pPr>
    </w:p>
    <w:p w:rsidRDefault="006309D7" w:rsidP="006309D7" w:rsidR="006309D7">
      <w:pPr>
        <w:spacing w:after="0"/>
        <w:jc w:val="both"/>
        <w:rPr>
          <w:b/>
        </w:rPr>
      </w:pPr>
    </w:p>
    <w:p w:rsidRDefault="006309D7" w:rsidP="006309D7" w:rsidR="006309D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kao stečajnom sucu, u stečajnom predmetu u povodu prijedloga predlagatelja FINANCIJSKA AGENCIJA Regionalni centar Zagreb, Podružnica Varaždin, A. Cesarca 2, protiv dužnika BMSV metal mont jednostavno društvo s ograničenom odgovornošću za trgovinu i usluge, skraćena tvrtka BMSV metal mont j.d.o.o. Kuršanec, Glavna 110, Čakovec, MBS: 070104246, OIB: 15345550686, radi otvaranja stečajnog postupka nad dužnikom, dana 11. travnja 2016. godine, 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center"/>
      </w:pPr>
      <w:r>
        <w:t>r i j e š i o     j e</w:t>
      </w:r>
    </w:p>
    <w:p w:rsidRDefault="006309D7" w:rsidP="006309D7" w:rsidR="006309D7">
      <w:pPr>
        <w:spacing w:after="0"/>
        <w:jc w:val="center"/>
      </w:pPr>
    </w:p>
    <w:p w:rsidRDefault="006309D7" w:rsidP="006309D7" w:rsidR="006309D7">
      <w:pPr>
        <w:spacing w:after="0"/>
      </w:pPr>
    </w:p>
    <w:p w:rsidRDefault="006309D7" w:rsidP="006309D7" w:rsidR="006309D7">
      <w:pPr>
        <w:spacing w:after="0"/>
        <w:jc w:val="both"/>
      </w:pPr>
      <w:r>
        <w:tab/>
        <w:t>I/ Pokreće se prethodni postupak radi utvrđivanja uvjeta za otvaranje stečajnog postupka nad dužnikom BMSV metal mont jednostavno društvo s ograničenom odgovornošću za trgovinu i usluge, skraćena tvrtka BMSV metal mont j.d.o.o. Kuršanec, Glavna 110, Čakovec, MBS: 070104246, OIB: 15345550686.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14. lipnja 2016. u 09,00 sati</w:t>
      </w:r>
    </w:p>
    <w:p w:rsidRDefault="006309D7" w:rsidP="006309D7" w:rsidR="006309D7">
      <w:pPr>
        <w:spacing w:after="0"/>
        <w:rPr>
          <w:b/>
          <w:u w:val="single"/>
        </w:rPr>
      </w:pPr>
    </w:p>
    <w:p w:rsidRDefault="006309D7" w:rsidP="006309D7" w:rsidR="006309D7">
      <w:pPr>
        <w:spacing w:after="0"/>
        <w:ind w:firstLine="708"/>
        <w:jc w:val="both"/>
      </w:pPr>
      <w:r>
        <w:t>III/ Na ročište se pozivaju:</w:t>
      </w:r>
    </w:p>
    <w:p w:rsidRDefault="006309D7" w:rsidP="006309D7" w:rsidR="006309D7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BMSV metal mont j.d.o.o. Kuršanec, Glavna 110, Čakovec, uz prijedlog </w:t>
      </w:r>
    </w:p>
    <w:p w:rsidRDefault="006309D7" w:rsidP="006309D7" w:rsidR="006309D7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center"/>
        <w:outlineLvl w:val="0"/>
      </w:pPr>
      <w:r>
        <w:t>Obrazloženje</w:t>
      </w:r>
    </w:p>
    <w:p w:rsidRDefault="006309D7" w:rsidP="006309D7" w:rsidR="006309D7">
      <w:pPr>
        <w:spacing w:after="0"/>
        <w:jc w:val="center"/>
        <w:outlineLvl w:val="0"/>
      </w:pPr>
    </w:p>
    <w:p w:rsidRDefault="006309D7" w:rsidP="006309D7" w:rsidR="006309D7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</w:t>
      </w:r>
      <w:r>
        <w:lastRenderedPageBreak/>
        <w:t>Očevidniku redoslijeda osnova za plaćanje ima evidentirane neizvršene osnove za plaćanje u neprekinutom razdoblju od 681 dana u ukupnom iznosu od 25.322,32 kn u koji iznos je uračunata kamata i naknada Financijske agencije za provedbu ovrhe na novčanim sredstvima. Prema podacima o broju zaposlenih dostavljenim od Hrvatskog zavoda za mirovinsko osiguranje dužnik ima 1 zaposlenih. Dužnik na dan 9.3.2016. u Jedinstvenom registru računa ima otvorene račune i oročena novčana sredstva kod Raiffeisenbank Austria d.d.</w:t>
      </w:r>
    </w:p>
    <w:p w:rsidRDefault="006309D7" w:rsidP="006309D7" w:rsidR="006309D7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6309D7" w:rsidP="006309D7" w:rsidR="006309D7">
      <w:pPr>
        <w:spacing w:after="0"/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6309D7" w:rsidP="006309D7" w:rsidR="006309D7">
      <w:pPr>
        <w:spacing w:after="0"/>
        <w:jc w:val="both"/>
      </w:pPr>
      <w:r>
        <w:tab/>
      </w:r>
      <w:r>
        <w:tab/>
        <w:t xml:space="preserve"> 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ind w:firstLine="720"/>
        <w:jc w:val="center"/>
        <w:outlineLvl w:val="0"/>
      </w:pPr>
      <w:r>
        <w:t>U Varaždinu, 11. travnja 2016. godine</w:t>
      </w:r>
    </w:p>
    <w:p w:rsidRDefault="006309D7" w:rsidP="006309D7" w:rsidR="006309D7">
      <w:pPr>
        <w:spacing w:after="0"/>
        <w:ind w:firstLine="720"/>
        <w:jc w:val="center"/>
        <w:outlineLvl w:val="0"/>
      </w:pPr>
    </w:p>
    <w:p w:rsidRDefault="006309D7" w:rsidP="006309D7" w:rsidR="006309D7">
      <w:pPr>
        <w:spacing w:after="0"/>
        <w:ind w:firstLine="720"/>
        <w:jc w:val="center"/>
      </w:pPr>
    </w:p>
    <w:p w:rsidRDefault="006309D7" w:rsidP="006309D7" w:rsidR="006309D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6309D7" w:rsidP="006309D7" w:rsidR="006309D7">
      <w:pPr>
        <w:spacing w:after="0"/>
        <w:ind w:firstLine="720"/>
        <w:jc w:val="right"/>
      </w:pPr>
    </w:p>
    <w:p w:rsidRDefault="006309D7" w:rsidP="006309D7" w:rsidR="006309D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Jasna Lekić</w:t>
      </w:r>
    </w:p>
    <w:p w:rsidRDefault="006309D7" w:rsidP="006309D7" w:rsidR="006309D7">
      <w:pPr>
        <w:spacing w:after="0"/>
        <w:ind w:firstLine="720"/>
        <w:jc w:val="center"/>
        <w:outlineLvl w:val="0"/>
      </w:pPr>
    </w:p>
    <w:p w:rsidRDefault="006309D7" w:rsidP="006309D7" w:rsidR="006309D7">
      <w:pPr>
        <w:spacing w:after="0"/>
        <w:ind w:firstLine="720"/>
        <w:jc w:val="center"/>
        <w:outlineLvl w:val="0"/>
      </w:pPr>
    </w:p>
    <w:p w:rsidRDefault="006309D7" w:rsidP="006309D7" w:rsidR="006309D7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6309D7" w:rsidP="006309D7" w:rsidR="006309D7">
      <w:pPr>
        <w:spacing w:after="0"/>
        <w:ind w:firstLine="720"/>
        <w:jc w:val="right"/>
      </w:pPr>
    </w:p>
    <w:p w:rsidRDefault="006309D7" w:rsidP="006309D7" w:rsidR="006309D7">
      <w:pPr>
        <w:spacing w:after="0"/>
        <w:ind w:firstLine="720"/>
        <w:jc w:val="right"/>
      </w:pPr>
    </w:p>
    <w:p w:rsidRDefault="006309D7" w:rsidP="006309D7" w:rsidR="006309D7">
      <w:pPr>
        <w:spacing w:after="0"/>
        <w:ind w:firstLine="720"/>
        <w:jc w:val="right"/>
      </w:pPr>
    </w:p>
    <w:p w:rsidRDefault="006309D7" w:rsidP="006309D7" w:rsidR="006309D7">
      <w:pPr>
        <w:spacing w:after="0"/>
        <w:ind w:firstLine="720"/>
        <w:jc w:val="right"/>
      </w:pPr>
    </w:p>
    <w:p w:rsidRDefault="006309D7" w:rsidP="006309D7" w:rsidR="006309D7">
      <w:pPr>
        <w:spacing w:after="0"/>
        <w:jc w:val="both"/>
        <w:outlineLvl w:val="0"/>
      </w:pPr>
      <w:r>
        <w:t>POUKA O PRAVNOM LIJEKU: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</w:p>
    <w:p w:rsidRDefault="006309D7" w:rsidP="006309D7" w:rsidR="006309D7">
      <w:pPr>
        <w:spacing w:after="0"/>
        <w:jc w:val="both"/>
      </w:pPr>
      <w:r>
        <w:t>DNA: 1. dužnik BMSV metal mont j.d.o.o. Kuršanec, Glavna 110, Čakovec, uz prijedlog</w:t>
      </w:r>
    </w:p>
    <w:p w:rsidRDefault="006309D7" w:rsidP="006309D7" w:rsidR="006309D7">
      <w:pPr>
        <w:spacing w:after="0"/>
        <w:jc w:val="both"/>
      </w:pPr>
      <w:r>
        <w:t xml:space="preserve">           2. ŽDO Varaždin, građansko-upravni odjel</w:t>
      </w:r>
    </w:p>
    <w:p w:rsidRDefault="006309D7" w:rsidP="006309D7" w:rsidR="006309D7">
      <w:pPr>
        <w:spacing w:after="0"/>
        <w:jc w:val="both"/>
      </w:pPr>
      <w:r>
        <w:t xml:space="preserve"> </w:t>
      </w:r>
    </w:p>
    <w:p w:rsidRDefault="006309D7" w:rsidP="006309D7" w:rsidR="006309D7">
      <w:pPr>
        <w:spacing w:after="0"/>
      </w:pPr>
    </w:p>
    <w:p w:rsidRDefault="00AE649C" w:rsidP="006309D7" w:rsidR="00AE649C" w:rsidRPr="00B76F3C">
      <w:pPr>
        <w:pStyle w:val="Naslov3"/>
        <w:spacing w:after="0"/>
      </w:pPr>
    </w:p>
    <w:p w:rsidRDefault="001C3FFA" w:rsidP="006309D7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6309D7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A" w:rsidP="00537B78" w:rsidR="001C3FFA">
      <w:r>
        <w:separator/>
      </w:r>
    </w:p>
  </w:endnote>
  <w:endnote w:id="0" w:type="continuationSeparator">
    <w:p w:rsidRDefault="001C3FFA" w:rsidP="00537B78" w:rsidR="001C3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A" w:rsidP="00537B78" w:rsidR="001C3FFA">
      <w:r>
        <w:separator/>
      </w:r>
    </w:p>
  </w:footnote>
  <w:footnote w:id="0" w:type="continuationSeparator">
    <w:p w:rsidRDefault="001C3FFA" w:rsidP="00537B78" w:rsidR="001C3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3FFA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9D7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4EB3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97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St-393/2016-4</izvorni_sadrzaj>
    <derivirana_varijabla naziv="DomainObject.Oznaka_1">St-393/2016-4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BMSV metal mont jednostavno društvo s ograničenom odgovornošću za trgovinu i usluge</izvorni_sadrzaj>
    <derivirana_varijabla naziv="DomainObject.Predmet.ProtustrankaFormated_1">  BMSV metal mont jednostavno društvo s ograničenom odgovornošću za trgovinu i usluge</derivirana_varijabla>
  </DomainObject.Predmet.ProtustrankaFormated>
  <DomainObject.Predmet.ProtustrankaFormatedOIB>
    <izvorni_sadrzaj>  BMSV metal mont jednostavno društvo s ograničenom odgovornošću za trgovinu i usluge, OIB 15345550686</izvorni_sadrzaj>
    <derivirana_varijabla naziv="DomainObject.Predmet.ProtustrankaFormatedOIB_1">  BMSV metal mont jednostavno društvo s ograničenom odgovornošću za trgovinu i usluge, OIB 15345550686</derivirana_varijabla>
  </DomainObject.Predmet.ProtustrankaFormatedOIB>
  <DomainObject.Predmet.ProtustrankaFormatedWithAdress>
    <izvorni_sadrzaj> BMSV metal mont jednostavno društvo s ograničenom odgovornošću za trgovinu i usluge, Glavna 110, 40000 Kuršanec</izvorni_sadrzaj>
    <derivirana_varijabla naziv="DomainObject.Predmet.ProtustrankaFormatedWithAdress_1"> BMSV metal mont jednostavno društvo s ograničenom odgovornošću za trgovinu i usluge, Glavna 110, 40000 Kuršanec</derivirana_varijabla>
  </DomainObject.Predmet.ProtustrankaFormatedWithAdress>
  <DomainObject.Predmet.ProtustrankaFormatedWithAdressOIB>
    <izvorni_sadrzaj> BMSV metal mont jednostavno društvo s ograničenom odgovornošću za trgovinu i usluge, OIB 15345550686, Glavna 110, 40000 Kuršanec</izvorni_sadrzaj>
    <derivirana_varijabla naziv="DomainObject.Predmet.ProtustrankaFormatedWithAdressOIB_1"> BMSV metal mont jednostavno društvo s ograničenom odgovornošću za trgovinu i usluge, OIB 15345550686, Glavna 110, 40000 Kuršanec</derivirana_varijabla>
  </DomainObject.Predmet.ProtustrankaFormatedWithAdressOIB>
  <DomainObject.Predmet.ProtustrankaWithAdress>
    <izvorni_sadrzaj>BMSV metal mont jednostavno društvo s ograničenom odgovornošću za trgovinu i usluge Glavna 110, 40000 Kuršanec</izvorni_sadrzaj>
    <derivirana_varijabla naziv="DomainObject.Predmet.ProtustrankaWithAdress_1">BMSV metal mont jednostavno društvo s ograničenom odgovornošću za trgovinu i usluge Glavna 110, 40000 Kuršanec</derivirana_varijabla>
  </DomainObject.Predmet.ProtustrankaWithAdress>
  <DomainObject.Predmet.ProtustrankaWithAdressOIB>
    <izvorni_sadrzaj>BMSV metal mont jednostavno društvo s ograničenom odgovornošću za trgovinu i usluge, OIB 15345550686, Glavna 110, 40000 Kuršanec</izvorni_sadrzaj>
    <derivirana_varijabla naziv="DomainObject.Predmet.ProtustrankaWithAdressOIB_1">BMSV metal mont jednostavno društvo s ograničenom odgovornošću za trgovinu i usluge, OIB 15345550686, Glavna 110, 40000 Kuršanec</derivirana_varijabla>
  </DomainObject.Predmet.ProtustrankaWithAdressOIB>
  <DomainObject.Predmet.ProtustrankaNazivFormated>
    <izvorni_sadrzaj>BMSV metal mont jednostavno društvo s ograničenom odgovornošću za trgovinu i usluge</izvorni_sadrzaj>
    <derivirana_varijabla naziv="DomainObject.Predmet.ProtustrankaNazivFormated_1">BMSV metal mont jednostavno društvo s ograničenom odgovornošću za trgovinu i usluge</derivirana_varijabla>
  </DomainObject.Predmet.ProtustrankaNazivFormated>
  <DomainObject.Predmet.ProtustrankaNazivFormatedOIB>
    <izvorni_sadrzaj>BMSV metal mont jednostavno društvo s ograničenom odgovornošću za trgovinu i usluge, OIB 15345550686</izvorni_sadrzaj>
    <derivirana_varijabla naziv="DomainObject.Predmet.ProtustrankaNazivFormatedOIB_1">BMSV metal mont jednostavno društvo s ograničenom odgovornošću za trgovinu i usluge, OIB 15345550686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25322.32</izvorni_sadrzaj>
    <derivirana_varijabla naziv="DomainObject.Predmet.TrenutnaVrijednost_1">25322.32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BMSV metal mont jednostavno društvo s ograničenom odgovornošću za trgovinu i usluge</item>
    </izvorni_sadrzaj>
    <derivirana_varijabla naziv="DomainObject.Predmet.ProtuStrankaListFormated_1">
      <item>BMSV metal mont jednostavno društvo s ograničenom odgovornošću za trgovinu i usluge</item>
    </derivirana_varijabla>
  </DomainObject.Predmet.ProtuStrankaListFormated>
  <DomainObject.Predmet.ProtuStrankaListFormatedOIB>
    <izvorni_sadrzaj>
      <item>BMSV metal mont jednostavno društvo s ograničenom odgovornošću za trgovinu i usluge, OIB 15345550686</item>
    </izvorni_sadrzaj>
    <derivirana_varijabla naziv="DomainObject.Predmet.ProtuStrankaListFormatedOIB_1">
      <item>BMSV metal mont jednostavno društvo s ograničenom odgovornošću za trgovinu i usluge, OIB 15345550686</item>
    </derivirana_varijabla>
  </DomainObject.Predmet.ProtuStrankaListFormatedOIB>
  <DomainObject.Predmet.ProtuStrankaListFormatedWithAdress>
    <izvorni_sadrzaj>
      <item>BMSV metal mont jednostavno društvo s ograničenom odgovornošću za trgovinu i usluge, Glavna 110, 40000 Kuršanec</item>
    </izvorni_sadrzaj>
    <derivirana_varijabla naziv="DomainObject.Predmet.ProtuStrankaListFormatedWithAdress_1">
      <item>BMSV metal mont jednostavno društvo s ograničenom odgovornošću za trgovinu i usluge, Glavna 110, 40000 Kuršanec</item>
    </derivirana_varijabla>
  </DomainObject.Predmet.ProtuStrankaListFormatedWithAdress>
  <DomainObject.Predmet.ProtuStrankaListFormatedWithAdressOIB>
    <izvorni_sadrzaj>
      <item>BMSV metal mont jednostavno društvo s ograničenom odgovornošću za trgovinu i usluge, OIB 15345550686, Glavna 110, 40000 Kuršanec</item>
    </izvorni_sadrzaj>
    <derivirana_varijabla naziv="DomainObject.Predmet.ProtuStrankaListFormatedWithAdressOIB_1">
      <item>BMSV metal mont jednostavno društvo s ograničenom odgovornošću za trgovinu i usluge, OIB 15345550686, Glavna 110, 40000 Kuršanec</item>
    </derivirana_varijabla>
  </DomainObject.Predmet.ProtuStrankaListFormatedWithAdressOIB>
  <DomainObject.Predmet.ProtuStrankaListNazivFormated>
    <izvorni_sadrzaj>
      <item>BMSV metal mont jednostavno društvo s ograničenom odgovornošću za trgovinu i usluge</item>
    </izvorni_sadrzaj>
    <derivirana_varijabla naziv="DomainObject.Predmet.ProtuStrankaListNazivFormated_1">
      <item>BMSV metal mont jednostavno društvo s ograničenom odgovornošću za trgovinu i usluge</item>
    </derivirana_varijabla>
  </DomainObject.Predmet.ProtuStrankaListNazivFormated>
  <DomainObject.Predmet.ProtuStrankaListNazivFormatedOIB>
    <izvorni_sadrzaj>
      <item>BMSV metal mont jednostavno društvo s ograničenom odgovornošću za trgovinu i usluge, OIB 15345550686</item>
    </izvorni_sadrzaj>
    <derivirana_varijabla naziv="DomainObject.Predmet.ProtuStrankaListNazivFormatedOIB_1">
      <item>BMSV metal mont jednostavno društvo s ograničenom odgovornošću za trgovinu i usluge, OIB 15345550686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St-393/2016-4</izvorni_sadrzaj>
    <derivirana_varijabla naziv="DomainObject.PoslovniBrojDokumenta_1">St-393/2016-4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BMSV metal mont jednostavno društvo s ograničenom odgovornošću za trgovinu i usluge</izvorni_sadrzaj>
    <derivirana_varijabla naziv="DomainObject.Predmet.ProtustrankaIDrugi_1">BMSV metal mont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BMSV metal mont jednostavno društvo s ograničenom odgovornošću za trgovinu i usluge, OIB 15345550686, Glavna 110, 40000 Kuršanec</izvorni_sadrzaj>
    <derivirana_varijabla naziv="DomainObject.Predmet.ProtustrankaIDrugiAdressOIB_1">BMSV metal mont jednostavno društvo s ograničenom odgovornošću za trgovinu i usluge, OIB 15345550686, Glavna 110,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BMSV metal mont jednostavno društvo s ograničenom odgovornošću za trgovinu i usluge</item>
      <item>Sudski registar</item>
    </izvorni_sadrzaj>
    <derivirana_varijabla naziv="DomainObject.Predmet.SudioniciListNaziv_1">
      <item>Financijska agencija</item>
      <item>BMSV metal mont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BMSV metal mont jednostavno društvo s ograničenom odgovornošću za trgovinu i usluge, OIB 15345550686, Glavna 110,40000 Kuršanec</item>
      <item>Sudski registar</item>
    </izvorni_sadrzaj>
    <derivirana_varijabla naziv="DomainObject.Predmet.SudioniciListAdressOIB_1">
      <item>Financijska agencija, OIB 85821130368, A. Cesarca 2,42000 Varaždin</item>
      <item>BMSV metal mont jednostavno društvo s ograničenom odgovornošću za trgovinu i usluge, OIB 15345550686, Glavna 110,40000 Kuršanec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91EDD-90A0-44FD-980E-52BF90F87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2306</properties:Characters>
  <properties:Lines>86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2016-04-11T09:57:00Z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