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1cba3" w14:paraId="7e1cba3" w:rsidRDefault="00FB487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1906905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B4871" w:rsidP="00FB4871" w:rsidR="00AE649C">
      <w:pPr>
        <w:pStyle w:val="NormaleSPIS"/>
        <w:spacing w:after="0"/>
      </w:pPr>
      <w:r>
        <w:t xml:space="preserve">         Republika Hrvatska</w:t>
      </w:r>
    </w:p>
    <w:p w:rsidRDefault="00FB4871" w:rsidP="00FB4871" w:rsidR="00FB4871">
      <w:pPr>
        <w:pStyle w:val="NormaleSPIS"/>
        <w:spacing w:after="0"/>
      </w:pPr>
      <w:r>
        <w:t xml:space="preserve">     Trgovački sud u Bjelovaru</w:t>
      </w:r>
    </w:p>
    <w:p w:rsidRDefault="00FB4871" w:rsidP="00FB4871" w:rsidR="00FB4871">
      <w:pPr>
        <w:pStyle w:val="NormaleSPIS"/>
        <w:spacing w:after="0"/>
      </w:pPr>
      <w:r>
        <w:t>Bjelovar, Šetalište dr.I.Lebovića 42.</w:t>
      </w:r>
    </w:p>
    <w:p w:rsidRDefault="00FB4871" w:rsidP="00FB4871" w:rsidR="00FB4871">
      <w:pPr>
        <w:pStyle w:val="NormaleSPIS"/>
        <w:jc w:val="right"/>
      </w:pPr>
      <w:r>
        <w:t>Poslovni broj:7 St-296/2017-64</w:t>
      </w:r>
    </w:p>
    <w:p w:rsidRDefault="00FB4871" w:rsidP="00FB4871" w:rsidR="00FB4871">
      <w:pPr>
        <w:jc w:val="center"/>
      </w:pPr>
      <w:r>
        <w:t>R E P U B L I K A  H R V A T S K A</w:t>
      </w:r>
    </w:p>
    <w:p w:rsidRDefault="00FB4871" w:rsidP="00FB4871" w:rsidR="00FB4871">
      <w:pPr>
        <w:spacing w:after="0"/>
        <w:jc w:val="center"/>
      </w:pPr>
    </w:p>
    <w:p w:rsidRDefault="00FB4871" w:rsidP="00FB4871" w:rsidR="00FB4871">
      <w:pPr>
        <w:jc w:val="center"/>
      </w:pPr>
      <w:r>
        <w:t>R J E Š E N J E</w:t>
      </w:r>
    </w:p>
    <w:p w:rsidRDefault="00FB4871" w:rsidP="00FB4871" w:rsidR="00FB4871">
      <w:pPr>
        <w:jc w:val="center"/>
      </w:pPr>
    </w:p>
    <w:p w:rsidRDefault="00FB4871" w:rsidP="00FB4871" w:rsidR="00FB4871">
      <w:pPr>
        <w:jc w:val="both"/>
      </w:pPr>
      <w:r>
        <w:t xml:space="preserve">Trgovački sud u Bjelovaru, po sucu Tomislavu </w:t>
      </w:r>
      <w:proofErr w:type="spellStart"/>
      <w:r>
        <w:t>Mrazoviću</w:t>
      </w:r>
      <w:proofErr w:type="spellEnd"/>
      <w:r>
        <w:t xml:space="preserve">, u stečajnom postupku nad trgovačkim  društvom RIBA d.d. u stečaju iz </w:t>
      </w:r>
      <w:proofErr w:type="spellStart"/>
      <w:r>
        <w:t>Kaniške</w:t>
      </w:r>
      <w:proofErr w:type="spellEnd"/>
      <w:r>
        <w:t xml:space="preserve"> Ive </w:t>
      </w:r>
      <w:proofErr w:type="spellStart"/>
      <w:r>
        <w:t>bb</w:t>
      </w:r>
      <w:proofErr w:type="spellEnd"/>
      <w:r>
        <w:t>,</w:t>
      </w:r>
      <w:r>
        <w:rPr>
          <w:b/>
        </w:rPr>
        <w:t xml:space="preserve"> </w:t>
      </w:r>
      <w:r>
        <w:t>MBS 010001405</w:t>
      </w:r>
      <w:r>
        <w:rPr>
          <w:b/>
        </w:rPr>
        <w:t xml:space="preserve">, </w:t>
      </w:r>
      <w:r>
        <w:t xml:space="preserve">OIB 52199410731, 28. lipnja 2018. </w:t>
      </w:r>
    </w:p>
    <w:p w:rsidRDefault="00FB4871" w:rsidP="00FB4871" w:rsidR="00FB4871">
      <w:pPr>
        <w:jc w:val="center"/>
      </w:pPr>
      <w:r>
        <w:t>r i j e š i o   j e</w:t>
      </w:r>
    </w:p>
    <w:p w:rsidRDefault="00FB4871" w:rsidP="00FB4871" w:rsidR="00FB4871">
      <w:pPr>
        <w:ind w:firstLine="720"/>
        <w:jc w:val="both"/>
      </w:pPr>
      <w:r>
        <w:t xml:space="preserve">Stečajnom upravitelju Branku Valentiću iz Virovitice, Ferde Rusana 100, u stečajnom postupku nad dužnikom RIBA d.d. u stečaju iz </w:t>
      </w:r>
      <w:proofErr w:type="spellStart"/>
      <w:r>
        <w:t>Kaniške</w:t>
      </w:r>
      <w:proofErr w:type="spellEnd"/>
      <w:r>
        <w:t xml:space="preserve"> Ive </w:t>
      </w:r>
      <w:proofErr w:type="spellStart"/>
      <w:r>
        <w:t>bb</w:t>
      </w:r>
      <w:proofErr w:type="spellEnd"/>
      <w:r>
        <w:t>,</w:t>
      </w:r>
      <w:r>
        <w:rPr>
          <w:b/>
        </w:rPr>
        <w:t xml:space="preserve"> </w:t>
      </w:r>
      <w:r>
        <w:t>MBS 010001405</w:t>
      </w:r>
      <w:r>
        <w:rPr>
          <w:b/>
        </w:rPr>
        <w:t xml:space="preserve">, </w:t>
      </w:r>
      <w:r>
        <w:t>OIB 52199410731, odobrava se isplata stvarnih troškova u iznosu od 20.103,90 kuna, sa dužnikovog računa nakon pravomoćnosti ovog rješenja.</w:t>
      </w:r>
    </w:p>
    <w:p w:rsidRDefault="00FB4871" w:rsidP="00FB4871" w:rsidR="00FB4871">
      <w:pPr>
        <w:pStyle w:val="Naslov1"/>
        <w:jc w:val="center"/>
        <w:rPr>
          <w:b w:val="false"/>
        </w:rPr>
      </w:pPr>
      <w:r w:rsidRPr="00FB4871">
        <w:rPr>
          <w:b w:val="false"/>
          <w:sz w:val="24"/>
          <w:szCs w:val="24"/>
        </w:rPr>
        <w:t>Obrazloženje</w:t>
      </w:r>
    </w:p>
    <w:p w:rsidRDefault="00FB4871" w:rsidP="00FB4871" w:rsidR="00FB4871">
      <w:pPr>
        <w:jc w:val="both"/>
      </w:pPr>
      <w:r>
        <w:tab/>
        <w:t xml:space="preserve">Stečajni upravitelj podnio je sudu dana 14. lipnja 2018. godine zahtjev za odobrenje isplate stvarnih troškova stečajnog upravitelja, a koji stvarni troškovi su nastali u vremenskom razdoblju od dana 20. srpnja 2017. godine pa sve do dana 31. svibnja 2018. godine. </w:t>
      </w:r>
    </w:p>
    <w:p w:rsidRDefault="00FB4871" w:rsidP="00FB4871" w:rsidR="00FB4871">
      <w:pPr>
        <w:ind w:firstLine="720"/>
        <w:jc w:val="both"/>
      </w:pPr>
      <w:r>
        <w:t xml:space="preserve">Uz zahtjev za naknadu stvarnih troškova nastalih u vremenskom razdoblju od dana 20.  srpnja 2017. godine pa sve do dana 31. svibnja 2018. godine, stečajni upravitelj dostavio je obračun putnih troškova i opis istih, a koji stvarni troškovi se odnose na trošak korištenja osobnog automobila u iznosu od 19.132,90 kuna (6.530 km x 2,93 kn = 19.132,90 kn), na trošak parkiranja u iznosu od 227,00 kuna, trošak plaćenih cestarina u iznosu od 194,00 kuna i na trošak korištenja osobnog mobitela ( u paušalnom iznosu od 50,00 kuna mjesečno), a što daje sveukupni stvarni trošak u </w:t>
      </w:r>
      <w:proofErr w:type="spellStart"/>
      <w:r>
        <w:t>netto</w:t>
      </w:r>
      <w:proofErr w:type="spellEnd"/>
      <w:r>
        <w:t xml:space="preserve"> iznosu od 20.103,90 kuna, zbog čega je temeljem čl.94.st.1. i st.3. Stečajnog zakona odlučeno kao u izreci ovog rješenja.</w:t>
      </w:r>
    </w:p>
    <w:p w:rsidRDefault="00FB4871" w:rsidP="00FB4871" w:rsidR="00FB4871">
      <w:pPr>
        <w:ind w:firstLine="720"/>
        <w:jc w:val="center"/>
      </w:pPr>
      <w:r>
        <w:t xml:space="preserve">Bjelovar 28. lipnja 2018. </w:t>
      </w:r>
    </w:p>
    <w:p w:rsidRDefault="00FB4871" w:rsidP="00FB4871" w:rsidR="00FB4871">
      <w:pPr>
        <w:spacing w:after="0"/>
        <w:ind w:firstLine="720"/>
        <w:jc w:val="both"/>
      </w:pPr>
      <w:r>
        <w:tab/>
      </w:r>
      <w:r>
        <w:tab/>
      </w:r>
      <w:r>
        <w:tab/>
      </w:r>
      <w:r>
        <w:tab/>
      </w:r>
      <w:r>
        <w:tab/>
      </w:r>
      <w:r>
        <w:tab/>
      </w:r>
      <w:r>
        <w:tab/>
        <w:t xml:space="preserve">                  Sudac</w:t>
      </w:r>
    </w:p>
    <w:p w:rsidRDefault="00FB4871" w:rsidP="00FB4871" w:rsidR="00FB4871">
      <w:pPr>
        <w:ind w:firstLine="720"/>
        <w:jc w:val="both"/>
      </w:pPr>
      <w:r>
        <w:tab/>
      </w:r>
      <w:r>
        <w:tab/>
      </w:r>
      <w:r>
        <w:tab/>
      </w:r>
      <w:r>
        <w:tab/>
      </w:r>
      <w:r>
        <w:tab/>
      </w:r>
      <w:r>
        <w:tab/>
      </w:r>
      <w:r>
        <w:tab/>
        <w:t xml:space="preserve">       Tomislav Mrazović,v.r.</w:t>
      </w:r>
    </w:p>
    <w:p w:rsidRDefault="00FB4871" w:rsidP="00FB4871" w:rsidR="00FB4871">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FB4871" w:rsidP="00FB4871" w:rsidR="00FB4871">
      <w:pPr>
        <w:ind w:firstLine="720"/>
        <w:jc w:val="both"/>
      </w:pPr>
      <w:r>
        <w:t xml:space="preserve">                                                                                           Jasmina </w:t>
      </w:r>
      <w:proofErr w:type="spellStart"/>
      <w:r>
        <w:t>Tubić</w:t>
      </w:r>
      <w:proofErr w:type="spellEnd"/>
    </w:p>
    <w:p w:rsidRDefault="00FB4871" w:rsidP="00FB4871" w:rsidR="00FB4871">
      <w:pPr>
        <w:jc w:val="both"/>
      </w:pPr>
    </w:p>
    <w:p w:rsidRDefault="00FB4871" w:rsidP="00FB4871" w:rsidR="00FB4871">
      <w:pPr>
        <w:spacing w:after="0"/>
        <w:jc w:val="center"/>
      </w:pPr>
      <w:r>
        <w:lastRenderedPageBreak/>
        <w:t>2</w:t>
      </w:r>
      <w:bookmarkStart w:name="_GoBack" w:id="0"/>
      <w:bookmarkEnd w:id="0"/>
    </w:p>
    <w:p w:rsidRDefault="00FB4871" w:rsidP="00FB4871" w:rsidR="00FB4871">
      <w:pPr>
        <w:jc w:val="right"/>
      </w:pPr>
      <w:r>
        <w:t>Poslovni broj:7 St-296/2017-64</w:t>
      </w:r>
    </w:p>
    <w:p w:rsidRDefault="00FB4871" w:rsidP="00FB4871" w:rsidR="00FB4871">
      <w:pPr>
        <w:jc w:val="both"/>
      </w:pPr>
      <w:r>
        <w:t>PRAVNA POUKA: Protiv ovog rješenja dopuštena je žalba u roku od 8 dana, od objave ovog rješenja na e-oglasnoj ploči Trgovačkog suda u Bjelovaru. Dostava se smatra obavljenom istekom 8 dana od dana objave ovog rješenja na mrežnoj stranici e-oglasna ploča Trgovačkog suda u Bjelovaru. Žalba se podnosi Visokom Trgovačkom sudu Republike Hrvatske, a putem ovog suda u 3 primjerka.</w:t>
      </w:r>
    </w:p>
    <w:p w:rsidRDefault="00FB4871" w:rsidP="00FB4871" w:rsidR="00FB4871">
      <w:pPr>
        <w:jc w:val="both"/>
      </w:pPr>
    </w:p>
    <w:p w:rsidRDefault="00FB4871" w:rsidP="00FB4871" w:rsidR="00FB4871">
      <w:pPr>
        <w:ind w:firstLine="720"/>
        <w:jc w:val="both"/>
      </w:pPr>
      <w:r>
        <w:tab/>
      </w:r>
    </w:p>
    <w:p w:rsidRDefault="00FB4871" w:rsidP="00FB4871" w:rsidR="00FB4871">
      <w:pPr>
        <w:ind w:firstLine="720"/>
        <w:jc w:val="both"/>
      </w:pPr>
    </w:p>
    <w:p w:rsidRDefault="00FB4871" w:rsidP="00FB4871" w:rsidR="00FB4871">
      <w:pPr>
        <w:ind w:firstLine="720"/>
        <w:jc w:val="both"/>
      </w:pPr>
    </w:p>
    <w:sectPr w:rsidSect="0032366B" w:rsidR="00FB4871">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871"/>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76615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St-296/2017-64</izvorni_sadrzaj>
    <derivirana_varijabla naziv="DomainObject.Oznaka_1">St-296/2017-64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derivirana_varijabla>
  </DomainObject.Predmet.OstaliListFormatedWithAdressOIB>
  <DomainObject.Predmet.OstaliListNazivFormated>
    <izvorni_sadrzaj>
      <item>DAVOR VRBEK, Sindikat zaposlenih u poljoprivredi...</item>
      <item>Goran Borčić</item>
      <item>ERSTE&amp;STEIERMÄRKISCHE BANKA dioničko društvo</item>
      <item>Gugić &amp; Kovačić - odvjetničko društvo društvo s ograničenom odgovornošću</item>
    </izvorni_sadrzaj>
    <derivirana_varijabla naziv="DomainObject.Predmet.OstaliListNazivFormated_1">
      <item>DAVOR VRBEK, Sindikat zaposlenih u poljoprivredi...</item>
      <item>Goran Borčić</item>
      <item>ERSTE&amp;STEIERMÄRKISCHE BANKA dioničko društvo</item>
      <item>Gugić &amp; Kovačić - odvjetničko društvo društvo s ograničenom odgovornošću</item>
    </derivirana_varijabla>
  </DomainObject.Predmet.OstaliListNazivFormated>
  <DomainObject.Predmet.OstaliListNazivFormatedOIB>
    <izvorni_sadrzaj>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izvorni_sadrzaj>
    <derivirana_varijabla naziv="DomainObject.Predmet.OstaliListNazivFormatedOIB_1">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St-296/2017-64</izvorni_sadrzaj>
    <derivirana_varijabla naziv="DomainObject.PoslovniBrojDokumenta_1">St-296/2017-64</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6C395F-6F44-470E-BE0D-7DA9DC2312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353</properties:Words>
  <properties:Characters>1815</properties:Characters>
  <properties:Lines>45</properties:Lines>
  <properties:Paragraphs>20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2018-06-28T06:13:00Z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St-296/2017-64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