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16c0" w14:paraId="74616c0" w:rsidRDefault="00FD2FEB" w:rsidP="007347A2" w:rsidR="007347A2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St-5/</w:t>
      </w:r>
      <w:proofErr w:type="spellStart"/>
      <w:r>
        <w:t>12</w:t>
      </w:r>
      <w:proofErr w:type="spellEnd"/>
      <w:r>
        <w:t>-</w:t>
      </w:r>
      <w:proofErr w:type="spellStart"/>
      <w:r>
        <w:t>80</w:t>
      </w:r>
      <w:proofErr w:type="spellEnd"/>
    </w:p>
    <w:p w:rsidRDefault="007347A2" w:rsidP="007347A2" w:rsidR="007347A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A2" w:rsidP="007347A2" w:rsidR="007347A2" w:rsidRPr="00D21A2C"/>
    <w:p w:rsidRDefault="007347A2" w:rsidP="007347A2" w:rsidR="007347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47A2" w:rsidP="007347A2" w:rsidR="007347A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9C4998" w:rsidP="007347A2" w:rsidR="009C4998" w:rsidRPr="00B82754">
      <w:pPr>
        <w:ind w:hanging="720" w:left="360"/>
        <w:rPr>
          <w:sz w:val="22"/>
          <w:szCs w:val="22"/>
        </w:rPr>
      </w:pPr>
    </w:p>
    <w:p w:rsidRDefault="007347A2" w:rsidP="009C4998" w:rsidR="007347A2" w:rsidRPr="009C499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D2FEB" w:rsidP="000911B5" w:rsidR="00FD2FEB" w:rsidRPr="000911B5">
      <w:pPr>
        <w:pStyle w:val="Naslov1"/>
        <w:rPr>
          <w:b w:val="false"/>
          <w:sz w:val="24"/>
        </w:rPr>
      </w:pPr>
      <w:r>
        <w:rPr>
          <w:b w:val="false"/>
          <w:sz w:val="24"/>
        </w:rPr>
        <w:t>R E P U B L I K A   H R V A T S K A</w:t>
      </w:r>
    </w:p>
    <w:p w:rsidRDefault="00FD2FEB" w:rsidP="00700793" w:rsidR="001C3D93" w:rsidRPr="00700793">
      <w:pPr>
        <w:jc w:val="center"/>
      </w:pPr>
      <w:r>
        <w:t>R J E Š E N J E</w:t>
      </w:r>
    </w:p>
    <w:p w:rsidRDefault="009C4998" w:rsidP="003C6A0B" w:rsidR="009C4998">
      <w:pPr>
        <w:rPr>
          <w:b/>
          <w:sz w:val="28"/>
          <w:szCs w:val="28"/>
        </w:rPr>
      </w:pPr>
    </w:p>
    <w:p w:rsidRDefault="003C6A0B" w:rsidP="003C6A0B" w:rsidR="003C6A0B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nad dužnikom </w:t>
      </w:r>
      <w:proofErr w:type="spellStart"/>
      <w:r>
        <w:t>ZRMAX</w:t>
      </w:r>
      <w:proofErr w:type="spellEnd"/>
      <w:r>
        <w:t xml:space="preserve"> d.o.o. za trgovinu i uslužne djelatnosti u stečaju, Osijek, </w:t>
      </w:r>
      <w:proofErr w:type="spellStart"/>
      <w:r>
        <w:t>Bunjska</w:t>
      </w:r>
      <w:proofErr w:type="spellEnd"/>
      <w:r>
        <w:t xml:space="preserve"> </w:t>
      </w:r>
      <w:proofErr w:type="spellStart"/>
      <w:r>
        <w:t>11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030033352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14909670144</w:t>
      </w:r>
      <w:proofErr w:type="spellEnd"/>
      <w:r>
        <w:t xml:space="preserve">, dana 1. ožujka </w:t>
      </w:r>
      <w:proofErr w:type="spellStart"/>
      <w:r>
        <w:t>2017</w:t>
      </w:r>
      <w:proofErr w:type="spellEnd"/>
      <w:r>
        <w:t xml:space="preserve">.             </w:t>
      </w:r>
    </w:p>
    <w:p w:rsidRDefault="009C4998" w:rsidP="007347A2" w:rsidR="009C4998">
      <w:pPr>
        <w:jc w:val="both"/>
      </w:pPr>
    </w:p>
    <w:p w:rsidRDefault="00700793" w:rsidP="007347A2" w:rsidR="00700793">
      <w:pPr>
        <w:jc w:val="both"/>
      </w:pPr>
    </w:p>
    <w:p w:rsidRDefault="00FD2FEB" w:rsidP="007347A2" w:rsidR="007347A2" w:rsidRPr="00093E57">
      <w:pPr>
        <w:jc w:val="center"/>
      </w:pPr>
      <w:r>
        <w:t xml:space="preserve">    r i j e š i o</w:t>
      </w:r>
      <w:r w:rsidR="007347A2" w:rsidRPr="00093E57">
        <w:t xml:space="preserve">     j e</w:t>
      </w:r>
    </w:p>
    <w:p w:rsidRDefault="009C4998" w:rsidP="00835AF3" w:rsidR="009C4998">
      <w:pPr>
        <w:rPr>
          <w:b/>
        </w:rPr>
      </w:pPr>
    </w:p>
    <w:p w:rsidRDefault="00700793" w:rsidP="00835AF3" w:rsidR="00700793">
      <w:pPr>
        <w:rPr>
          <w:b/>
        </w:rPr>
      </w:pPr>
    </w:p>
    <w:p w:rsidRDefault="00FD2FEB" w:rsidP="000911B5" w:rsidR="000B5752">
      <w:pPr>
        <w:ind w:left="1065"/>
        <w:jc w:val="both"/>
      </w:pPr>
      <w:r>
        <w:t>Stavlja se iz</w:t>
      </w:r>
      <w:r w:rsidR="000A1499">
        <w:t>van snage zaključak ovog suda 5</w:t>
      </w:r>
      <w:r>
        <w:t xml:space="preserve"> St-5/</w:t>
      </w:r>
      <w:proofErr w:type="spellStart"/>
      <w:r>
        <w:t>12</w:t>
      </w:r>
      <w:proofErr w:type="spellEnd"/>
      <w:r>
        <w:t>-</w:t>
      </w:r>
      <w:proofErr w:type="spellStart"/>
      <w:r>
        <w:t>35</w:t>
      </w:r>
      <w:proofErr w:type="spellEnd"/>
      <w:r>
        <w:t xml:space="preserve"> od 4. listopada </w:t>
      </w:r>
      <w:proofErr w:type="spellStart"/>
      <w:r>
        <w:t>2</w:t>
      </w:r>
      <w:r w:rsidR="00D82F4C">
        <w:t>013</w:t>
      </w:r>
      <w:proofErr w:type="spellEnd"/>
      <w:r w:rsidR="00D82F4C">
        <w:t>. godine, ko</w:t>
      </w:r>
      <w:r w:rsidR="00165B10">
        <w:t>jim zaključkom je i</w:t>
      </w:r>
      <w:r w:rsidR="00F27F92">
        <w:t xml:space="preserve">z naknade za izvlaštenje nekretnine u vlasništvu stečajnog dužnika </w:t>
      </w:r>
      <w:proofErr w:type="spellStart"/>
      <w:r w:rsidR="00F27F92">
        <w:t>ZRMAX</w:t>
      </w:r>
      <w:proofErr w:type="spellEnd"/>
      <w:r w:rsidR="00F27F92">
        <w:t xml:space="preserve"> d.o.o. za trgovinu i uslužne djelatnosti u stečaju, Osijek,</w:t>
      </w:r>
      <w:r w:rsidR="00B5295C">
        <w:t xml:space="preserve"> </w:t>
      </w:r>
      <w:proofErr w:type="spellStart"/>
      <w:r w:rsidR="00B5295C">
        <w:t>kč</w:t>
      </w:r>
      <w:proofErr w:type="spellEnd"/>
      <w:r w:rsidR="00B5295C">
        <w:t xml:space="preserve">. br. </w:t>
      </w:r>
      <w:proofErr w:type="spellStart"/>
      <w:r w:rsidR="00B5295C">
        <w:t>9801</w:t>
      </w:r>
      <w:proofErr w:type="spellEnd"/>
      <w:r w:rsidR="00B5295C">
        <w:t xml:space="preserve">/4 u naravi kuća broj </w:t>
      </w:r>
      <w:proofErr w:type="spellStart"/>
      <w:r w:rsidR="00B5295C">
        <w:t>11</w:t>
      </w:r>
      <w:proofErr w:type="spellEnd"/>
      <w:r w:rsidR="00B5295C">
        <w:t xml:space="preserve"> i dvor oranica, put, </w:t>
      </w:r>
      <w:proofErr w:type="spellStart"/>
      <w:r w:rsidR="00B5295C">
        <w:t>Bunska</w:t>
      </w:r>
      <w:proofErr w:type="spellEnd"/>
      <w:r w:rsidR="00B5295C">
        <w:t xml:space="preserve"> ulica, sa </w:t>
      </w:r>
      <w:proofErr w:type="spellStart"/>
      <w:r w:rsidR="00B5295C">
        <w:t>2517</w:t>
      </w:r>
      <w:proofErr w:type="spellEnd"/>
      <w:r w:rsidR="00B5295C">
        <w:t xml:space="preserve"> </w:t>
      </w:r>
      <w:proofErr w:type="spellStart"/>
      <w:r w:rsidR="00B5295C">
        <w:t>m2</w:t>
      </w:r>
      <w:proofErr w:type="spellEnd"/>
      <w:r w:rsidR="00B5295C">
        <w:t xml:space="preserve">, upisano u </w:t>
      </w:r>
      <w:proofErr w:type="spellStart"/>
      <w:r w:rsidR="00B5295C">
        <w:t>zk.ul</w:t>
      </w:r>
      <w:proofErr w:type="spellEnd"/>
      <w:r w:rsidR="00B5295C">
        <w:t xml:space="preserve">. </w:t>
      </w:r>
      <w:proofErr w:type="spellStart"/>
      <w:r w:rsidR="00B5295C">
        <w:t>1703</w:t>
      </w:r>
      <w:proofErr w:type="spellEnd"/>
      <w:r w:rsidR="00B5295C">
        <w:t xml:space="preserve"> k.o. Osijek, u </w:t>
      </w:r>
      <w:r w:rsidR="00D82F4C">
        <w:t xml:space="preserve">iznosu od </w:t>
      </w:r>
      <w:r w:rsidR="00165B10">
        <w:t>4.613.458,</w:t>
      </w:r>
      <w:proofErr w:type="spellStart"/>
      <w:r w:rsidR="00165B10">
        <w:t>57</w:t>
      </w:r>
      <w:proofErr w:type="spellEnd"/>
      <w:r w:rsidR="00D82F4C">
        <w:t xml:space="preserve"> kn, </w:t>
      </w:r>
      <w:r>
        <w:t>namiren</w:t>
      </w:r>
      <w:r w:rsidR="00D82F4C">
        <w:t>:</w:t>
      </w:r>
      <w:r w:rsidR="000911B5">
        <w:t xml:space="preserve"> </w:t>
      </w:r>
      <w:proofErr w:type="spellStart"/>
      <w:r w:rsidR="000911B5">
        <w:t>r</w:t>
      </w:r>
      <w:r>
        <w:t>azlučni</w:t>
      </w:r>
      <w:proofErr w:type="spellEnd"/>
      <w:r>
        <w:t xml:space="preserve"> vjerovnik RH Ministarstvo financija </w:t>
      </w:r>
      <w:r w:rsidR="009F648F">
        <w:t>Porezna uprava Područni ured Osijek</w:t>
      </w:r>
      <w:r w:rsidR="00D82F4C">
        <w:t xml:space="preserve">, u iznosu od </w:t>
      </w:r>
      <w:r w:rsidR="009F648F">
        <w:t xml:space="preserve"> </w:t>
      </w:r>
      <w:r w:rsidR="00F27F92">
        <w:t>3.</w:t>
      </w:r>
      <w:r w:rsidR="00165B10">
        <w:t>644.801,</w:t>
      </w:r>
      <w:proofErr w:type="spellStart"/>
      <w:r w:rsidR="00165B10">
        <w:t>64</w:t>
      </w:r>
      <w:proofErr w:type="spellEnd"/>
      <w:r w:rsidR="00165B10">
        <w:t xml:space="preserve"> kn</w:t>
      </w:r>
      <w:r w:rsidR="000911B5">
        <w:t>,</w:t>
      </w:r>
      <w:r w:rsidR="00165B10">
        <w:t xml:space="preserve"> umanjeno za 5 % na ime troškova postupka</w:t>
      </w:r>
      <w:r w:rsidR="000911B5">
        <w:t>,</w:t>
      </w:r>
      <w:r w:rsidR="00165B10">
        <w:t xml:space="preserve"> sukladno članku </w:t>
      </w:r>
      <w:proofErr w:type="spellStart"/>
      <w:r w:rsidR="00165B10">
        <w:t>170</w:t>
      </w:r>
      <w:proofErr w:type="spellEnd"/>
      <w:r w:rsidR="00165B10">
        <w:t>. Stečajnog zakona.</w:t>
      </w:r>
    </w:p>
    <w:p w:rsidRDefault="00266E98" w:rsidP="00266E98" w:rsidR="00266E98">
      <w:pPr>
        <w:ind w:left="1065"/>
        <w:jc w:val="both"/>
      </w:pPr>
    </w:p>
    <w:p w:rsidRDefault="00F838A8" w:rsidP="00266E98" w:rsidR="00F838A8">
      <w:pPr>
        <w:ind w:left="1065"/>
        <w:jc w:val="both"/>
      </w:pPr>
    </w:p>
    <w:p w:rsidRDefault="00B5295C" w:rsidP="001E716B" w:rsidR="001E716B" w:rsidRPr="00B5295C">
      <w:pPr>
        <w:ind w:left="705"/>
        <w:jc w:val="center"/>
      </w:pPr>
      <w:r w:rsidRPr="00B5295C">
        <w:t>Obrazloženje</w:t>
      </w:r>
    </w:p>
    <w:p w:rsidRDefault="0094454A" w:rsidP="001C3D93" w:rsidR="0094454A">
      <w:pPr>
        <w:jc w:val="both"/>
      </w:pPr>
    </w:p>
    <w:p w:rsidRDefault="000A1499" w:rsidP="001C3D93" w:rsidR="000A1499">
      <w:pPr>
        <w:jc w:val="both"/>
      </w:pPr>
    </w:p>
    <w:p w:rsidRDefault="00B5295C" w:rsidP="001C3D93" w:rsidR="00B5295C">
      <w:pPr>
        <w:jc w:val="both"/>
      </w:pPr>
      <w:r>
        <w:tab/>
      </w:r>
      <w:r w:rsidR="00C34ABF">
        <w:t>Rješenjem ovog suda St-5/</w:t>
      </w:r>
      <w:proofErr w:type="spellStart"/>
      <w:r w:rsidR="00C34ABF">
        <w:t>12</w:t>
      </w:r>
      <w:proofErr w:type="spellEnd"/>
      <w:r w:rsidR="00C34ABF">
        <w:t xml:space="preserve">-6 od 5. ožujka </w:t>
      </w:r>
      <w:proofErr w:type="spellStart"/>
      <w:r w:rsidR="00C34ABF">
        <w:t>2011</w:t>
      </w:r>
      <w:proofErr w:type="spellEnd"/>
      <w:r w:rsidR="00C34ABF">
        <w:t xml:space="preserve">. godine otvoren je stečajni postupak nad dužnikom </w:t>
      </w:r>
      <w:proofErr w:type="spellStart"/>
      <w:r w:rsidR="00C34ABF">
        <w:t>Zrmax</w:t>
      </w:r>
      <w:proofErr w:type="spellEnd"/>
      <w:r w:rsidR="00C34ABF">
        <w:t xml:space="preserve"> d.o.o. u stečaju Osijek. </w:t>
      </w:r>
    </w:p>
    <w:p w:rsidRDefault="00C34ABF" w:rsidP="001C3D93" w:rsidR="00C34ABF">
      <w:pPr>
        <w:jc w:val="both"/>
      </w:pPr>
    </w:p>
    <w:p w:rsidRDefault="00C34ABF" w:rsidP="001C3D93" w:rsidR="00C34ABF">
      <w:pPr>
        <w:jc w:val="both"/>
      </w:pPr>
      <w:r>
        <w:tab/>
        <w:t>Rješenjem predsjednika suda 5 Su-</w:t>
      </w:r>
      <w:proofErr w:type="spellStart"/>
      <w:r>
        <w:t>381</w:t>
      </w:r>
      <w:proofErr w:type="spellEnd"/>
      <w:r>
        <w:t>/</w:t>
      </w:r>
      <w:proofErr w:type="spellStart"/>
      <w:r>
        <w:t>14</w:t>
      </w:r>
      <w:proofErr w:type="spellEnd"/>
      <w:r>
        <w:t xml:space="preserve"> od </w:t>
      </w:r>
      <w:proofErr w:type="spellStart"/>
      <w:r>
        <w:t>29</w:t>
      </w:r>
      <w:proofErr w:type="spellEnd"/>
      <w:r>
        <w:t xml:space="preserve">. listopada </w:t>
      </w:r>
      <w:proofErr w:type="spellStart"/>
      <w:r>
        <w:t>2014</w:t>
      </w:r>
      <w:proofErr w:type="spellEnd"/>
      <w:r>
        <w:t>. godine stečajni predmet broj St-5/</w:t>
      </w:r>
      <w:proofErr w:type="spellStart"/>
      <w:r>
        <w:t>12</w:t>
      </w:r>
      <w:proofErr w:type="spellEnd"/>
      <w:r>
        <w:t xml:space="preserve"> dodijeljen je na rad </w:t>
      </w:r>
      <w:proofErr w:type="spellStart"/>
      <w:r>
        <w:t>13</w:t>
      </w:r>
      <w:proofErr w:type="spellEnd"/>
      <w:r>
        <w:t xml:space="preserve">. referadi, nakon odlaska </w:t>
      </w:r>
      <w:proofErr w:type="spellStart"/>
      <w:r>
        <w:t>uredujućeg</w:t>
      </w:r>
      <w:proofErr w:type="spellEnd"/>
      <w:r>
        <w:t xml:space="preserve"> suca Viktora Palić u mirovinu. </w:t>
      </w:r>
    </w:p>
    <w:p w:rsidRDefault="00592BD0" w:rsidP="001C3D93" w:rsidR="00592BD0">
      <w:pPr>
        <w:jc w:val="both"/>
      </w:pPr>
    </w:p>
    <w:p w:rsidRDefault="009F3842" w:rsidP="001C3D93" w:rsidR="009F3842">
      <w:pPr>
        <w:jc w:val="both"/>
      </w:pPr>
      <w:r>
        <w:tab/>
        <w:t xml:space="preserve">Uvidom u </w:t>
      </w:r>
      <w:r w:rsidR="00592BD0">
        <w:t>predmet utvrđeno je</w:t>
      </w:r>
      <w:r>
        <w:t>:</w:t>
      </w:r>
    </w:p>
    <w:p w:rsidRDefault="009F3842" w:rsidP="001C3D93" w:rsidR="009F3842">
      <w:pPr>
        <w:jc w:val="both"/>
      </w:pPr>
      <w:r>
        <w:t xml:space="preserve">- </w:t>
      </w:r>
      <w:r w:rsidR="00592BD0">
        <w:t>nakon otvaranja</w:t>
      </w:r>
      <w:r>
        <w:t xml:space="preserve"> stečajnog postupka stečajnu masu dužnika činile su </w:t>
      </w:r>
      <w:r w:rsidR="00592BD0">
        <w:t xml:space="preserve"> i nekretnin</w:t>
      </w:r>
      <w:r>
        <w:t>e upisane</w:t>
      </w:r>
      <w:r w:rsidR="00592BD0">
        <w:t xml:space="preserve"> u </w:t>
      </w:r>
      <w:proofErr w:type="spellStart"/>
      <w:r w:rsidR="00592BD0">
        <w:t>zk.ul</w:t>
      </w:r>
      <w:proofErr w:type="spellEnd"/>
      <w:r w:rsidR="00592BD0">
        <w:t xml:space="preserve">. </w:t>
      </w:r>
      <w:proofErr w:type="spellStart"/>
      <w:r w:rsidR="00592BD0" w:rsidRPr="00592BD0">
        <w:t>1703</w:t>
      </w:r>
      <w:proofErr w:type="spellEnd"/>
      <w:r w:rsidR="00592BD0" w:rsidRPr="00592BD0">
        <w:t xml:space="preserve"> k.o. Osijek</w:t>
      </w:r>
      <w:r w:rsidR="00F838A8">
        <w:t xml:space="preserve">, </w:t>
      </w:r>
      <w:r w:rsidR="00592BD0">
        <w:t>na</w:t>
      </w:r>
      <w:r>
        <w:t>d kojim nekretninama</w:t>
      </w:r>
      <w:r w:rsidR="00592BD0">
        <w:t xml:space="preserve"> je proveden postupak za potpuno izvlaštenje u svrhu izgradnje državne ceste </w:t>
      </w:r>
      <w:proofErr w:type="spellStart"/>
      <w:r w:rsidR="00592BD0">
        <w:t>D2</w:t>
      </w:r>
      <w:proofErr w:type="spellEnd"/>
      <w:r w:rsidR="00592BD0">
        <w:t>, južna obilaznica Grada Osijeka, dogradnja južnog kolnika, dionica: čvorište "koridor 5 C"</w:t>
      </w:r>
      <w:r>
        <w:t xml:space="preserve"> – čvorište Tenjska,</w:t>
      </w:r>
    </w:p>
    <w:p w:rsidRDefault="009F3842" w:rsidP="001C3D93" w:rsidR="009F3842">
      <w:pPr>
        <w:jc w:val="both"/>
      </w:pPr>
      <w:r>
        <w:t>- t</w:t>
      </w:r>
      <w:r w:rsidR="00F838A8">
        <w:t>emeljem rješenja Ureda državne uprave u Osječko-baranjskoj županiji Služba za imovinsko pr</w:t>
      </w:r>
      <w:r w:rsidR="00503681">
        <w:t xml:space="preserve">avne poslove Klasa: </w:t>
      </w:r>
      <w:proofErr w:type="spellStart"/>
      <w:r w:rsidR="00503681">
        <w:t>UP</w:t>
      </w:r>
      <w:proofErr w:type="spellEnd"/>
      <w:r w:rsidR="00503681">
        <w:t>/I-</w:t>
      </w:r>
      <w:proofErr w:type="spellStart"/>
      <w:r w:rsidR="00503681">
        <w:t>943</w:t>
      </w:r>
      <w:proofErr w:type="spellEnd"/>
      <w:r w:rsidR="00503681">
        <w:t>-</w:t>
      </w:r>
      <w:proofErr w:type="spellStart"/>
      <w:r w:rsidR="00503681">
        <w:t>04</w:t>
      </w:r>
      <w:proofErr w:type="spellEnd"/>
      <w:r w:rsidR="00503681">
        <w:t>/</w:t>
      </w:r>
      <w:proofErr w:type="spellStart"/>
      <w:r w:rsidR="00503681">
        <w:t>10</w:t>
      </w:r>
      <w:proofErr w:type="spellEnd"/>
      <w:r w:rsidR="00503681">
        <w:t>-</w:t>
      </w:r>
      <w:proofErr w:type="spellStart"/>
      <w:r w:rsidR="00503681">
        <w:t>01</w:t>
      </w:r>
      <w:proofErr w:type="spellEnd"/>
      <w:r w:rsidR="00503681">
        <w:t>/</w:t>
      </w:r>
      <w:proofErr w:type="spellStart"/>
      <w:r w:rsidR="00503681">
        <w:t>18</w:t>
      </w:r>
      <w:proofErr w:type="spellEnd"/>
      <w:r w:rsidR="00503681">
        <w:t xml:space="preserve"> </w:t>
      </w:r>
      <w:proofErr w:type="spellStart"/>
      <w:r w:rsidR="00503681">
        <w:t>Ur.broj</w:t>
      </w:r>
      <w:proofErr w:type="spellEnd"/>
      <w:r w:rsidR="00503681">
        <w:t xml:space="preserve">: </w:t>
      </w:r>
      <w:proofErr w:type="spellStart"/>
      <w:r w:rsidR="00503681">
        <w:t>2158</w:t>
      </w:r>
      <w:proofErr w:type="spellEnd"/>
      <w:r w:rsidR="00503681">
        <w:t>-</w:t>
      </w:r>
      <w:proofErr w:type="spellStart"/>
      <w:r w:rsidR="00503681">
        <w:t>03</w:t>
      </w:r>
      <w:proofErr w:type="spellEnd"/>
      <w:r w:rsidR="00503681">
        <w:t>-</w:t>
      </w:r>
      <w:proofErr w:type="spellStart"/>
      <w:r w:rsidR="00503681">
        <w:t>02</w:t>
      </w:r>
      <w:proofErr w:type="spellEnd"/>
      <w:r w:rsidR="00503681">
        <w:t>/3-</w:t>
      </w:r>
      <w:proofErr w:type="spellStart"/>
      <w:r w:rsidR="00503681">
        <w:t>11</w:t>
      </w:r>
      <w:proofErr w:type="spellEnd"/>
      <w:r w:rsidR="00503681">
        <w:t>-</w:t>
      </w:r>
      <w:proofErr w:type="spellStart"/>
      <w:r w:rsidR="00503681">
        <w:t>20</w:t>
      </w:r>
      <w:proofErr w:type="spellEnd"/>
      <w:r w:rsidR="00503681">
        <w:t xml:space="preserve"> od </w:t>
      </w:r>
      <w:proofErr w:type="spellStart"/>
      <w:r w:rsidR="00503681">
        <w:t>13</w:t>
      </w:r>
      <w:proofErr w:type="spellEnd"/>
      <w:r w:rsidR="00503681">
        <w:t xml:space="preserve">. lipnja </w:t>
      </w:r>
      <w:proofErr w:type="spellStart"/>
      <w:r w:rsidR="00503681">
        <w:t>2011</w:t>
      </w:r>
      <w:proofErr w:type="spellEnd"/>
      <w:r w:rsidR="00503681">
        <w:t xml:space="preserve">. godine, koje rješenje je postalo pravomoćno 9. kolovoza </w:t>
      </w:r>
      <w:proofErr w:type="spellStart"/>
      <w:r w:rsidR="00503681">
        <w:t>2012</w:t>
      </w:r>
      <w:proofErr w:type="spellEnd"/>
      <w:r w:rsidR="00503681">
        <w:t>. godine</w:t>
      </w:r>
      <w:r w:rsidR="001F46B0">
        <w:t>,</w:t>
      </w:r>
      <w:r w:rsidR="00503681">
        <w:t xml:space="preserve"> stečajnom dužniku isplaćena </w:t>
      </w:r>
      <w:r w:rsidR="001F46B0">
        <w:t xml:space="preserve"> </w:t>
      </w:r>
      <w:r w:rsidR="00503681">
        <w:t xml:space="preserve">je </w:t>
      </w:r>
      <w:r w:rsidR="001F46B0">
        <w:t xml:space="preserve"> </w:t>
      </w:r>
      <w:r w:rsidR="00503681">
        <w:t>naknada</w:t>
      </w:r>
      <w:r w:rsidR="001F46B0">
        <w:t xml:space="preserve"> </w:t>
      </w:r>
      <w:r w:rsidR="00503681">
        <w:t>za izvlaštenj</w:t>
      </w:r>
      <w:r>
        <w:t>e predmetnih nekretnina</w:t>
      </w:r>
      <w:r w:rsidR="00503681">
        <w:t xml:space="preserve"> u iznosu od 4.613.458,</w:t>
      </w:r>
      <w:proofErr w:type="spellStart"/>
      <w:r w:rsidR="00503681">
        <w:t>57</w:t>
      </w:r>
      <w:proofErr w:type="spellEnd"/>
      <w:r w:rsidR="00503681">
        <w:t xml:space="preserve"> kn</w:t>
      </w:r>
      <w:r>
        <w:t>,</w:t>
      </w:r>
    </w:p>
    <w:p w:rsidRDefault="00564781" w:rsidP="001C3D93" w:rsidR="00564781">
      <w:pPr>
        <w:jc w:val="both"/>
      </w:pPr>
    </w:p>
    <w:p w:rsidRDefault="00564781" w:rsidP="00564781" w:rsidR="00564781">
      <w:pPr>
        <w:jc w:val="center"/>
      </w:pPr>
      <w:r>
        <w:lastRenderedPageBreak/>
        <w:t>2</w:t>
      </w:r>
    </w:p>
    <w:p w:rsidRDefault="00564781" w:rsidP="00564781" w:rsidR="00564781">
      <w:pPr>
        <w:jc w:val="right"/>
      </w:pPr>
      <w:proofErr w:type="spellStart"/>
      <w:r>
        <w:t>13</w:t>
      </w:r>
      <w:proofErr w:type="spellEnd"/>
      <w:r>
        <w:t xml:space="preserve"> St-5/</w:t>
      </w:r>
      <w:proofErr w:type="spellStart"/>
      <w:r>
        <w:t>12</w:t>
      </w:r>
      <w:proofErr w:type="spellEnd"/>
      <w:r>
        <w:t>-</w:t>
      </w:r>
      <w:proofErr w:type="spellStart"/>
      <w:r>
        <w:t>80</w:t>
      </w:r>
      <w:proofErr w:type="spellEnd"/>
    </w:p>
    <w:p w:rsidRDefault="00564781" w:rsidP="00564781" w:rsidR="00564781">
      <w:pPr>
        <w:jc w:val="center"/>
      </w:pPr>
    </w:p>
    <w:p w:rsidRDefault="00564781" w:rsidP="00564781" w:rsidR="00564781">
      <w:pPr>
        <w:jc w:val="center"/>
      </w:pPr>
    </w:p>
    <w:p w:rsidRDefault="005A35CF" w:rsidP="00564781" w:rsidR="005A35CF">
      <w:pPr>
        <w:jc w:val="center"/>
      </w:pPr>
    </w:p>
    <w:p w:rsidRDefault="009F3842" w:rsidP="009F3842" w:rsidR="00592BD0">
      <w:pPr>
        <w:jc w:val="both"/>
      </w:pPr>
      <w:r>
        <w:t>- n</w:t>
      </w:r>
      <w:r w:rsidR="006C1A72">
        <w:t>akon primitka naknade za izvlaštenje stečajni upravitelj</w:t>
      </w:r>
      <w:r w:rsidR="00700793">
        <w:t xml:space="preserve"> </w:t>
      </w:r>
      <w:r w:rsidR="006C1A72">
        <w:t xml:space="preserve"> dužnika</w:t>
      </w:r>
      <w:r>
        <w:t>,</w:t>
      </w:r>
      <w:r w:rsidR="006C1A72">
        <w:t xml:space="preserve"> podneskom </w:t>
      </w:r>
      <w:r w:rsidR="00700793">
        <w:t xml:space="preserve">  </w:t>
      </w:r>
      <w:r w:rsidR="006C1A72">
        <w:t>od</w:t>
      </w:r>
      <w:r w:rsidR="00700793">
        <w:t xml:space="preserve"> </w:t>
      </w:r>
      <w:r w:rsidR="006C1A72">
        <w:t xml:space="preserve"> </w:t>
      </w:r>
      <w:proofErr w:type="spellStart"/>
      <w:r w:rsidR="006C1A72">
        <w:t>30</w:t>
      </w:r>
      <w:proofErr w:type="spellEnd"/>
      <w:r w:rsidR="006C1A72">
        <w:t>. rujna</w:t>
      </w:r>
      <w:r w:rsidR="00700793">
        <w:t xml:space="preserve"> </w:t>
      </w:r>
      <w:r w:rsidR="006C1A72">
        <w:t xml:space="preserve"> </w:t>
      </w:r>
      <w:proofErr w:type="spellStart"/>
      <w:r w:rsidR="006C1A72">
        <w:t>2013</w:t>
      </w:r>
      <w:proofErr w:type="spellEnd"/>
      <w:r w:rsidR="006C1A72">
        <w:t>. godine</w:t>
      </w:r>
      <w:r w:rsidR="00700793">
        <w:t xml:space="preserve"> </w:t>
      </w:r>
      <w:r w:rsidR="006C1A72">
        <w:t xml:space="preserve"> predložio</w:t>
      </w:r>
      <w:r w:rsidR="00700793">
        <w:t xml:space="preserve"> </w:t>
      </w:r>
      <w:r w:rsidR="006C1A72">
        <w:t xml:space="preserve"> je</w:t>
      </w:r>
      <w:r w:rsidR="00741D9F">
        <w:t xml:space="preserve"> </w:t>
      </w:r>
      <w:r w:rsidR="00700793">
        <w:t xml:space="preserve"> </w:t>
      </w:r>
      <w:r w:rsidR="00741D9F">
        <w:t>diobu</w:t>
      </w:r>
      <w:r w:rsidR="00700793">
        <w:t xml:space="preserve"> </w:t>
      </w:r>
      <w:r w:rsidR="00741D9F">
        <w:t xml:space="preserve"> ostvarene naknade, na način namirenja </w:t>
      </w:r>
      <w:proofErr w:type="spellStart"/>
      <w:r w:rsidR="00741D9F">
        <w:t>razlučnog</w:t>
      </w:r>
      <w:proofErr w:type="spellEnd"/>
      <w:r w:rsidR="00741D9F">
        <w:t xml:space="preserve"> vjerovnika RH Ministarstvo financija Porezna uprava u iznosu od 3.</w:t>
      </w:r>
      <w:r w:rsidR="00602730">
        <w:t>644.801,</w:t>
      </w:r>
      <w:proofErr w:type="spellStart"/>
      <w:r w:rsidR="00602730">
        <w:t>64</w:t>
      </w:r>
      <w:proofErr w:type="spellEnd"/>
      <w:r w:rsidR="00741D9F">
        <w:t xml:space="preserve"> kn, te zadržavanje</w:t>
      </w:r>
      <w:r w:rsidR="00602730">
        <w:t xml:space="preserve"> iz</w:t>
      </w:r>
      <w:r w:rsidR="00741D9F">
        <w:t xml:space="preserve"> iznosa</w:t>
      </w:r>
      <w:r w:rsidR="00602730">
        <w:t xml:space="preserve">,  za namirenje </w:t>
      </w:r>
      <w:proofErr w:type="spellStart"/>
      <w:r w:rsidR="00602730">
        <w:t>razlučnog</w:t>
      </w:r>
      <w:proofErr w:type="spellEnd"/>
      <w:r w:rsidR="00602730">
        <w:t xml:space="preserve"> vjerovnika, 5 % sukladno članku </w:t>
      </w:r>
      <w:proofErr w:type="spellStart"/>
      <w:r w:rsidR="00602730">
        <w:t>170</w:t>
      </w:r>
      <w:proofErr w:type="spellEnd"/>
      <w:r w:rsidR="00602730">
        <w:t>. Stečajnog zakona (</w:t>
      </w:r>
      <w:proofErr w:type="spellStart"/>
      <w:r w:rsidR="00741D9F">
        <w:t>182.240</w:t>
      </w:r>
      <w:proofErr w:type="spellEnd"/>
      <w:r w:rsidR="00741D9F">
        <w:t>,</w:t>
      </w:r>
      <w:proofErr w:type="spellStart"/>
      <w:r w:rsidR="00741D9F">
        <w:t>08</w:t>
      </w:r>
      <w:proofErr w:type="spellEnd"/>
      <w:r w:rsidR="00741D9F">
        <w:t xml:space="preserve"> kn</w:t>
      </w:r>
      <w:r w:rsidR="00602730">
        <w:t>)</w:t>
      </w:r>
      <w:r w:rsidR="00741D9F">
        <w:t xml:space="preserve">, </w:t>
      </w:r>
    </w:p>
    <w:p w:rsidRDefault="00564781" w:rsidP="00564781" w:rsidR="00AB5D36">
      <w:pPr>
        <w:jc w:val="both"/>
      </w:pPr>
      <w:r>
        <w:t>- z</w:t>
      </w:r>
      <w:r w:rsidR="00AB5D36">
        <w:t>aključkom 5 St-5/</w:t>
      </w:r>
      <w:proofErr w:type="spellStart"/>
      <w:r w:rsidR="00AB5D36">
        <w:t>12</w:t>
      </w:r>
      <w:proofErr w:type="spellEnd"/>
      <w:r w:rsidR="00AB5D36">
        <w:t>-</w:t>
      </w:r>
      <w:proofErr w:type="spellStart"/>
      <w:r w:rsidR="00AB5D36">
        <w:t>35</w:t>
      </w:r>
      <w:proofErr w:type="spellEnd"/>
      <w:r w:rsidR="00AB5D36">
        <w:t xml:space="preserve"> </w:t>
      </w:r>
      <w:r w:rsidR="000A1499">
        <w:t xml:space="preserve">od 4. listopada </w:t>
      </w:r>
      <w:proofErr w:type="spellStart"/>
      <w:r w:rsidR="000A1499">
        <w:t>2013</w:t>
      </w:r>
      <w:proofErr w:type="spellEnd"/>
      <w:r w:rsidR="000A1499">
        <w:t xml:space="preserve">. godine </w:t>
      </w:r>
      <w:r w:rsidR="00AB5D36">
        <w:t>dana je suglasnost stečajnom upravitelju</w:t>
      </w:r>
      <w:r w:rsidR="00BA65AC">
        <w:t>,</w:t>
      </w:r>
      <w:r w:rsidR="00AB5D36">
        <w:t xml:space="preserve"> iz ostvarene naknade za izvlaštenje u iznosu od 4.613.458,</w:t>
      </w:r>
      <w:proofErr w:type="spellStart"/>
      <w:r w:rsidR="00AB5D36">
        <w:t>57</w:t>
      </w:r>
      <w:proofErr w:type="spellEnd"/>
      <w:r w:rsidR="00AB5D36">
        <w:t xml:space="preserve"> kn</w:t>
      </w:r>
      <w:r w:rsidR="00BA65AC">
        <w:t>,</w:t>
      </w:r>
      <w:r w:rsidR="00AB5D36">
        <w:t xml:space="preserve"> za isplatu </w:t>
      </w:r>
      <w:proofErr w:type="spellStart"/>
      <w:r w:rsidR="00AB5D36">
        <w:t>razlučnom</w:t>
      </w:r>
      <w:proofErr w:type="spellEnd"/>
      <w:r w:rsidR="00AB5D36">
        <w:t xml:space="preserve"> vjerovniku RH Ministarstvo financija Porezna uprava Područni ured Osijek iznosa od </w:t>
      </w:r>
      <w:proofErr w:type="spellStart"/>
      <w:r w:rsidR="00BA65AC">
        <w:t>3.644</w:t>
      </w:r>
      <w:proofErr w:type="spellEnd"/>
      <w:r w:rsidR="00BA65AC">
        <w:t>,</w:t>
      </w:r>
      <w:proofErr w:type="spellStart"/>
      <w:r w:rsidR="00BA65AC">
        <w:t>801</w:t>
      </w:r>
      <w:proofErr w:type="spellEnd"/>
      <w:r w:rsidR="00BA65AC">
        <w:t>,</w:t>
      </w:r>
      <w:proofErr w:type="spellStart"/>
      <w:r w:rsidR="00BA65AC">
        <w:t>64</w:t>
      </w:r>
      <w:proofErr w:type="spellEnd"/>
      <w:r w:rsidR="00BA65AC">
        <w:t xml:space="preserve"> kn umanjenog za 5 % na ime troškova postupka sukladno članku </w:t>
      </w:r>
      <w:proofErr w:type="spellStart"/>
      <w:r w:rsidR="00BA65AC">
        <w:t>170</w:t>
      </w:r>
      <w:proofErr w:type="spellEnd"/>
      <w:r w:rsidR="00BA65AC">
        <w:t>. Stečajnog zakona, "tako da se Poreznoj upravi doz</w:t>
      </w:r>
      <w:r>
        <w:t>nači iznos od 3.462.561,</w:t>
      </w:r>
      <w:proofErr w:type="spellStart"/>
      <w:r>
        <w:t>56</w:t>
      </w:r>
      <w:proofErr w:type="spellEnd"/>
      <w:r>
        <w:t xml:space="preserve"> kn",</w:t>
      </w:r>
    </w:p>
    <w:p w:rsidRDefault="00564781" w:rsidP="00564781" w:rsidR="00BA65AC">
      <w:pPr>
        <w:jc w:val="both"/>
      </w:pPr>
      <w:r>
        <w:t>- n</w:t>
      </w:r>
      <w:r w:rsidR="00BA65AC">
        <w:t>a navedeni zaklj</w:t>
      </w:r>
      <w:r w:rsidR="006211C4">
        <w:t>učak ostalim osobama, koje prema stanju spisa i prema podacima iz zemljišne knjige polažu pravo na namirenje iz naknade za izvlaštenje predmetnih nekretnina, nije dopušteno ulaganje žalbe.</w:t>
      </w:r>
    </w:p>
    <w:p w:rsidRDefault="006211C4" w:rsidP="00AB5D36" w:rsidR="006211C4">
      <w:pPr>
        <w:ind w:firstLine="708"/>
        <w:jc w:val="both"/>
      </w:pPr>
    </w:p>
    <w:p w:rsidRDefault="006211C4" w:rsidP="00AB5D36" w:rsidR="006211C4">
      <w:pPr>
        <w:ind w:firstLine="708"/>
        <w:jc w:val="both"/>
      </w:pPr>
      <w:r>
        <w:t xml:space="preserve">Kako postupak namirenja </w:t>
      </w:r>
      <w:proofErr w:type="spellStart"/>
      <w:r>
        <w:t>razlučnog</w:t>
      </w:r>
      <w:proofErr w:type="spellEnd"/>
      <w:r>
        <w:t xml:space="preserve"> vjerovnika </w:t>
      </w:r>
      <w:r w:rsidR="00FD2DFE">
        <w:t>RH Ministarstvo financija Porezna uprava nije proveden sukladno odredbama Ovršnog zakona</w:t>
      </w:r>
      <w:r w:rsidR="00B84680">
        <w:t>,</w:t>
      </w:r>
      <w:r w:rsidR="00FD2DFE">
        <w:t xml:space="preserve"> koji se sukladno članku </w:t>
      </w:r>
      <w:proofErr w:type="spellStart"/>
      <w:r w:rsidR="00FD2DFE">
        <w:t>164</w:t>
      </w:r>
      <w:proofErr w:type="spellEnd"/>
      <w:r w:rsidR="00FD2DFE">
        <w:t xml:space="preserve">.  Stečajnog zakona (Narodne novine broj  </w:t>
      </w:r>
      <w:proofErr w:type="spellStart"/>
      <w:r w:rsidR="00FD2DFE">
        <w:t>44</w:t>
      </w:r>
      <w:proofErr w:type="spellEnd"/>
      <w:r w:rsidR="00FD2DFE">
        <w:t>/</w:t>
      </w:r>
      <w:proofErr w:type="spellStart"/>
      <w:r w:rsidR="00FD2DFE">
        <w:t>96</w:t>
      </w:r>
      <w:proofErr w:type="spellEnd"/>
      <w:r w:rsidR="00FD2DFE">
        <w:t xml:space="preserve">, </w:t>
      </w:r>
      <w:proofErr w:type="spellStart"/>
      <w:r w:rsidR="00FD2DFE">
        <w:t>29</w:t>
      </w:r>
      <w:proofErr w:type="spellEnd"/>
      <w:r w:rsidR="00FD2DFE">
        <w:t>/</w:t>
      </w:r>
      <w:proofErr w:type="spellStart"/>
      <w:r w:rsidR="00FD2DFE">
        <w:t>99</w:t>
      </w:r>
      <w:proofErr w:type="spellEnd"/>
      <w:r w:rsidR="00FD2DFE">
        <w:t xml:space="preserve">, </w:t>
      </w:r>
      <w:proofErr w:type="spellStart"/>
      <w:r w:rsidR="00FD2DFE">
        <w:t>129</w:t>
      </w:r>
      <w:proofErr w:type="spellEnd"/>
      <w:r w:rsidR="00FD2DFE">
        <w:t>/</w:t>
      </w:r>
      <w:proofErr w:type="spellStart"/>
      <w:r w:rsidR="00FD2DFE">
        <w:t>00</w:t>
      </w:r>
      <w:proofErr w:type="spellEnd"/>
      <w:r w:rsidR="00FD2DFE">
        <w:t xml:space="preserve">, </w:t>
      </w:r>
      <w:proofErr w:type="spellStart"/>
      <w:r w:rsidR="00FD2DFE">
        <w:t>123</w:t>
      </w:r>
      <w:proofErr w:type="spellEnd"/>
      <w:r w:rsidR="00FD2DFE">
        <w:t>/</w:t>
      </w:r>
      <w:proofErr w:type="spellStart"/>
      <w:r w:rsidR="00FD2DFE">
        <w:t>03</w:t>
      </w:r>
      <w:proofErr w:type="spellEnd"/>
      <w:r w:rsidR="00FD2DFE">
        <w:t xml:space="preserve">, </w:t>
      </w:r>
      <w:proofErr w:type="spellStart"/>
      <w:r w:rsidR="00FD2DFE">
        <w:t>82</w:t>
      </w:r>
      <w:proofErr w:type="spellEnd"/>
      <w:r w:rsidR="00FD2DFE">
        <w:t>/</w:t>
      </w:r>
      <w:proofErr w:type="spellStart"/>
      <w:r w:rsidR="00FD2DFE">
        <w:t>06</w:t>
      </w:r>
      <w:proofErr w:type="spellEnd"/>
      <w:r w:rsidR="00FD2DFE">
        <w:t xml:space="preserve">, </w:t>
      </w:r>
      <w:proofErr w:type="spellStart"/>
      <w:r w:rsidR="00FD2DFE">
        <w:t>116</w:t>
      </w:r>
      <w:proofErr w:type="spellEnd"/>
      <w:r w:rsidR="00FD2DFE">
        <w:t>/</w:t>
      </w:r>
      <w:proofErr w:type="spellStart"/>
      <w:r w:rsidR="00FD2DFE">
        <w:t>10</w:t>
      </w:r>
      <w:proofErr w:type="spellEnd"/>
      <w:r w:rsidR="00FD2DFE">
        <w:t xml:space="preserve">, </w:t>
      </w:r>
      <w:proofErr w:type="spellStart"/>
      <w:r w:rsidR="00FD2DFE">
        <w:t>25</w:t>
      </w:r>
      <w:proofErr w:type="spellEnd"/>
      <w:r w:rsidR="00FD2DFE">
        <w:t>/</w:t>
      </w:r>
      <w:proofErr w:type="spellStart"/>
      <w:r w:rsidR="00FD2DFE">
        <w:t>12</w:t>
      </w:r>
      <w:proofErr w:type="spellEnd"/>
      <w:r w:rsidR="00FD2DFE">
        <w:t xml:space="preserve">, </w:t>
      </w:r>
      <w:proofErr w:type="spellStart"/>
      <w:r w:rsidR="00FD2DFE">
        <w:t>133</w:t>
      </w:r>
      <w:proofErr w:type="spellEnd"/>
      <w:r w:rsidR="00FD2DFE">
        <w:t>/</w:t>
      </w:r>
      <w:proofErr w:type="spellStart"/>
      <w:r w:rsidR="00FD2DFE">
        <w:t>12</w:t>
      </w:r>
      <w:proofErr w:type="spellEnd"/>
      <w:r w:rsidR="00FD2DFE">
        <w:t xml:space="preserve"> u vezi s člankom </w:t>
      </w:r>
      <w:proofErr w:type="spellStart"/>
      <w:r w:rsidR="00FD2DFE">
        <w:t>441</w:t>
      </w:r>
      <w:proofErr w:type="spellEnd"/>
      <w:r w:rsidR="00FD2DFE">
        <w:t xml:space="preserve">. Stečajnog zakona Narodne novine </w:t>
      </w:r>
      <w:proofErr w:type="spellStart"/>
      <w:r w:rsidR="00FD2DFE">
        <w:t>71</w:t>
      </w:r>
      <w:proofErr w:type="spellEnd"/>
      <w:r w:rsidR="00FD2DFE">
        <w:t>/</w:t>
      </w:r>
      <w:proofErr w:type="spellStart"/>
      <w:r w:rsidR="00FD2DFE">
        <w:t>15</w:t>
      </w:r>
      <w:proofErr w:type="spellEnd"/>
      <w:r w:rsidR="00FD2DFE">
        <w:t>)  na odgovarajući način p</w:t>
      </w:r>
      <w:r w:rsidR="00B84680">
        <w:t xml:space="preserve">rimjenjuje u stečajnom postupku, </w:t>
      </w:r>
      <w:r w:rsidR="00840EEF">
        <w:t xml:space="preserve">dioba naknade za izvlaštenje predmetnih nekretnina </w:t>
      </w:r>
      <w:r w:rsidR="00B84680">
        <w:t>nije provedena na zakonit način  i osobama</w:t>
      </w:r>
      <w:r w:rsidR="00840EEF">
        <w:t>,</w:t>
      </w:r>
      <w:r w:rsidR="00B84680">
        <w:t xml:space="preserve"> koje prema stanju spisa i podacima iz zemljišne knjige polažu pravo na namirenje iz naknade, nije omogućeno da mogu drugim osobama osporiti tr</w:t>
      </w:r>
      <w:r w:rsidR="00840EEF">
        <w:t>ažbinu glede visine i namirenja, valjalo je zaključak 5 St-5/</w:t>
      </w:r>
      <w:proofErr w:type="spellStart"/>
      <w:r w:rsidR="00840EEF">
        <w:t>12</w:t>
      </w:r>
      <w:proofErr w:type="spellEnd"/>
      <w:r w:rsidR="00840EEF">
        <w:t>-</w:t>
      </w:r>
      <w:proofErr w:type="spellStart"/>
      <w:r w:rsidR="00840EEF">
        <w:t>35</w:t>
      </w:r>
      <w:proofErr w:type="spellEnd"/>
      <w:r w:rsidR="00840EEF">
        <w:t xml:space="preserve"> od </w:t>
      </w:r>
      <w:r w:rsidR="000A1499">
        <w:t xml:space="preserve">4. listopada </w:t>
      </w:r>
      <w:proofErr w:type="spellStart"/>
      <w:r w:rsidR="000A1499">
        <w:t>2013</w:t>
      </w:r>
      <w:proofErr w:type="spellEnd"/>
      <w:r w:rsidR="000A1499">
        <w:t xml:space="preserve">. godine staviti izvan snage. </w:t>
      </w:r>
    </w:p>
    <w:p w:rsidRDefault="000A1499" w:rsidP="00AB5D36" w:rsidR="000A1499">
      <w:pPr>
        <w:ind w:firstLine="708"/>
        <w:jc w:val="both"/>
      </w:pPr>
    </w:p>
    <w:p w:rsidRDefault="000A1499" w:rsidP="00AB5D36" w:rsidR="000A1499">
      <w:pPr>
        <w:ind w:firstLine="708"/>
        <w:jc w:val="both"/>
      </w:pPr>
      <w:r>
        <w:t>Nadalje, u daljnjem tijeku stečajnog postupka zaključkom St-5/</w:t>
      </w:r>
      <w:proofErr w:type="spellStart"/>
      <w:r>
        <w:t>12</w:t>
      </w:r>
      <w:proofErr w:type="spellEnd"/>
      <w:r>
        <w:t>-</w:t>
      </w:r>
      <w:proofErr w:type="spellStart"/>
      <w:r>
        <w:t>79</w:t>
      </w:r>
      <w:proofErr w:type="spellEnd"/>
      <w:r>
        <w:t xml:space="preserve"> od 1. ožujka </w:t>
      </w:r>
      <w:proofErr w:type="spellStart"/>
      <w:r>
        <w:t>2017</w:t>
      </w:r>
      <w:proofErr w:type="spellEnd"/>
      <w:r>
        <w:t>. godine zakazano je ročište za diobu naknade za izvlaštenje predmetnih nekretnina, ranije u vlasništvu stečajnog dužnika</w:t>
      </w:r>
      <w:r w:rsidR="005A35CF">
        <w:t>,</w:t>
      </w:r>
      <w:r>
        <w:t xml:space="preserve"> na koje ročište su pozvane osobe koje prema stanju spisa i prema podacima iz zemljišne knjige polažu pravo na namirenje iz iste naknade. </w:t>
      </w:r>
    </w:p>
    <w:p w:rsidRDefault="00C34ABF" w:rsidP="001C3D93" w:rsidR="00C34ABF" w:rsidRPr="00395CE3">
      <w:pPr>
        <w:jc w:val="both"/>
      </w:pPr>
    </w:p>
    <w:p w:rsidRDefault="000B5752" w:rsidP="000911B5" w:rsidR="0094454A">
      <w:pPr>
        <w:jc w:val="center"/>
      </w:pPr>
      <w:r>
        <w:t xml:space="preserve">U Osijeku </w:t>
      </w:r>
      <w:r w:rsidR="001C3D93">
        <w:t xml:space="preserve">1. ožujak </w:t>
      </w:r>
      <w:proofErr w:type="spellStart"/>
      <w:r w:rsidR="001C3D93">
        <w:t>2017</w:t>
      </w:r>
      <w:proofErr w:type="spellEnd"/>
      <w:r w:rsidR="001C3D93">
        <w:t xml:space="preserve">. </w:t>
      </w:r>
      <w:r w:rsidR="00266E98">
        <w:t xml:space="preserve"> </w:t>
      </w:r>
    </w:p>
    <w:p w:rsidRDefault="00700793" w:rsidP="000911B5" w:rsidR="00700793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700793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64781" w:rsidP="001E716B" w:rsidR="00564781"/>
    <w:p w:rsidRDefault="005263F1" w:rsidP="001E716B" w:rsidR="001E716B">
      <w:r>
        <w:t>UPUTA O PRAVNOM   LIJEKU:</w:t>
      </w:r>
    </w:p>
    <w:p w:rsidRDefault="000911B5" w:rsidP="000911B5" w:rsidR="001E716B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0911B5" w:rsidP="000911B5" w:rsidR="000911B5">
      <w:pPr>
        <w:jc w:val="both"/>
      </w:pPr>
    </w:p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835AF3" w:rsidR="00835AF3">
      <w:pPr>
        <w:pStyle w:val="Tijeloteksta"/>
        <w:numPr>
          <w:ilvl w:val="0"/>
          <w:numId w:val="8"/>
        </w:numPr>
        <w:jc w:val="left"/>
      </w:pPr>
      <w:r>
        <w:t>stečajni</w:t>
      </w:r>
      <w:r w:rsidR="001C3D93">
        <w:t xml:space="preserve"> upravitelj Tihana Majić</w:t>
      </w:r>
    </w:p>
    <w:p w:rsidRDefault="00700793" w:rsidP="00835AF3" w:rsidR="007704F9">
      <w:pPr>
        <w:pStyle w:val="Tijeloteksta"/>
        <w:numPr>
          <w:ilvl w:val="0"/>
          <w:numId w:val="8"/>
        </w:numPr>
        <w:jc w:val="left"/>
      </w:pPr>
      <w:r>
        <w:t xml:space="preserve">e-oglasna ploča </w:t>
      </w:r>
    </w:p>
    <w:p w:rsidRDefault="00700793" w:rsidP="00835AF3" w:rsidR="00700793">
      <w:pPr>
        <w:pStyle w:val="Tijeloteksta"/>
        <w:numPr>
          <w:ilvl w:val="0"/>
          <w:numId w:val="8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28.3</w:t>
      </w:r>
      <w:proofErr w:type="spellEnd"/>
      <w:r>
        <w:t>.</w:t>
      </w:r>
    </w:p>
    <w:sectPr w:rsidSect="00165B10" w:rsidR="00700793">
      <w:pgSz w:code="9" w:h="16838" w:w="11906"/>
      <w:pgMar w:gutter="0" w:footer="709" w:header="709" w:left="1417" w:bottom="1276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7D774C4"/>
    <w:multiLevelType w:val="hybridMultilevel"/>
    <w:tmpl w:val="B7A0FF88"/>
    <w:lvl w:tplc="DA4635B4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12B8631F"/>
    <w:multiLevelType w:val="hybridMultilevel"/>
    <w:tmpl w:val="B3DEE5BC"/>
    <w:lvl w:tplc="C098FF3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11B5"/>
    <w:rsid w:val="000A1499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B10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3D93"/>
    <w:rsid w:val="001C4693"/>
    <w:rsid w:val="001E716B"/>
    <w:rsid w:val="001E75FC"/>
    <w:rsid w:val="001F46B0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C6A0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03681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64781"/>
    <w:rsid w:val="005700BB"/>
    <w:rsid w:val="00576650"/>
    <w:rsid w:val="00592BD0"/>
    <w:rsid w:val="005A35CF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2730"/>
    <w:rsid w:val="00607E75"/>
    <w:rsid w:val="0061121A"/>
    <w:rsid w:val="00611476"/>
    <w:rsid w:val="006211C4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A72"/>
    <w:rsid w:val="006C1C8C"/>
    <w:rsid w:val="006C6791"/>
    <w:rsid w:val="006E4601"/>
    <w:rsid w:val="006F4276"/>
    <w:rsid w:val="00700793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4C5C"/>
    <w:rsid w:val="0073642D"/>
    <w:rsid w:val="00736970"/>
    <w:rsid w:val="007416B9"/>
    <w:rsid w:val="00741D9F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A71CB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0EEF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4998"/>
    <w:rsid w:val="009C6677"/>
    <w:rsid w:val="009D1FBF"/>
    <w:rsid w:val="009D636E"/>
    <w:rsid w:val="009D7946"/>
    <w:rsid w:val="009F0022"/>
    <w:rsid w:val="009F3842"/>
    <w:rsid w:val="009F648F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B5D36"/>
    <w:rsid w:val="00AC2C6D"/>
    <w:rsid w:val="00AE227B"/>
    <w:rsid w:val="00B35E32"/>
    <w:rsid w:val="00B5295C"/>
    <w:rsid w:val="00B5535B"/>
    <w:rsid w:val="00B607EF"/>
    <w:rsid w:val="00B62C08"/>
    <w:rsid w:val="00B66E48"/>
    <w:rsid w:val="00B701D2"/>
    <w:rsid w:val="00B70A31"/>
    <w:rsid w:val="00B73053"/>
    <w:rsid w:val="00B744A4"/>
    <w:rsid w:val="00B74508"/>
    <w:rsid w:val="00B76AA7"/>
    <w:rsid w:val="00B84680"/>
    <w:rsid w:val="00B93CD6"/>
    <w:rsid w:val="00B9475F"/>
    <w:rsid w:val="00BA5747"/>
    <w:rsid w:val="00BA65AC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ABF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2F4C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468C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27F92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38A8"/>
    <w:rsid w:val="00F84C31"/>
    <w:rsid w:val="00F8686C"/>
    <w:rsid w:val="00F86F5C"/>
    <w:rsid w:val="00F94186"/>
    <w:rsid w:val="00F964BC"/>
    <w:rsid w:val="00FB787B"/>
    <w:rsid w:val="00FD0BC8"/>
    <w:rsid w:val="00FD2DFE"/>
    <w:rsid w:val="00FD2FEB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C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C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C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C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C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C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C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C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St-5/2012</izvorni_sadrzaj>
    <derivirana_varijabla naziv="DomainObject.Predmet.OznakaBroj_1">St-5/2012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ZRMAX društvo s ograničenom odgovornošću za trgovinu i uslužne djelatnosti</izvorni_sadrzaj>
    <derivirana_varijabla naziv="DomainObject.Predmet.ProtustrankaFormated_1">  ZRMAX društvo s ograničenom odgovornošću za trgovinu i uslužne djelatnosti</derivirana_varijabla>
  </DomainObject.Predmet.ProtustrankaFormated>
  <DomainObject.Predmet.ProtustrankaFormatedOIB>
    <izvorni_sadrzaj>  ZRMAX društvo s ograničenom odgovornošću za trgovinu i uslužne djelatnosti, OIB 14909670144</izvorni_sadrzaj>
    <derivirana_varijabla naziv="DomainObject.Predmet.ProtustrankaFormatedOIB_1">  ZRMAX društvo s ograničenom odgovornošću za trgovinu i uslužne djelatnosti, OIB 14909670144</derivirana_varijabla>
  </DomainObject.Predmet.ProtustrankaFormatedOIB>
  <DomainObject.Predmet.ProtustrankaFormatedWithAdress>
    <izvorni_sadrzaj> ZRMAX društvo s ograničenom odgovornošću za trgovinu i uslužne djelatnosti, Bunska 11, Osijek</izvorni_sadrzaj>
    <derivirana_varijabla naziv="DomainObject.Predmet.ProtustrankaFormatedWithAdress_1"> ZRMAX društvo s ograničenom odgovornošću za trgovinu i uslužne djelatnosti, Bunska 11, Osijek</derivirana_varijabla>
  </DomainObject.Predmet.ProtustrankaFormatedWithAdress>
  <DomainObject.Predmet.ProtustrankaFormatedWithAdressOIB>
    <izvorni_sadrzaj> ZRMAX društvo s ograničenom odgovornošću za trgovinu i uslužne djelatnosti, OIB 14909670144, Bunska 11, Osijek</izvorni_sadrzaj>
    <derivirana_varijabla naziv="DomainObject.Predmet.ProtustrankaFormatedWithAdressOIB_1"> ZRMAX društvo s ograničenom odgovornošću za trgovinu i uslužne djelatnosti, OIB 14909670144, Bunska 11, Osijek</derivirana_varijabla>
  </DomainObject.Predmet.ProtustrankaFormatedWithAdressOIB>
  <DomainObject.Predmet.ProtustrankaWithAdress>
    <izvorni_sadrzaj>ZRMAX društvo s ograničenom odgovornošću za trgovinu i uslužne djelatnosti Bunska 11, Osijek</izvorni_sadrzaj>
    <derivirana_varijabla naziv="DomainObject.Predmet.ProtustrankaWithAdress_1">ZRMAX društvo s ograničenom odgovornošću za trgovinu i uslužne djelatnosti Bunska 11, Osijek</derivirana_varijabla>
  </DomainObject.Predmet.ProtustrankaWithAdress>
  <DomainObject.Predmet.ProtustrankaWithAdressOIB>
    <izvorni_sadrzaj>ZRMAX društvo s ograničenom odgovornošću za trgovinu i uslužne djelatnosti, OIB 14909670144, Bunska 11, Osijek</izvorni_sadrzaj>
    <derivirana_varijabla naziv="DomainObject.Predmet.ProtustrankaWithAdressOIB_1">ZRMAX društvo s ograničenom odgovornošću za trgovinu i uslužne djelatnosti, OIB 14909670144, Bunska 11, Osijek</derivirana_varijabla>
  </DomainObject.Predmet.ProtustrankaWithAdressOIB>
  <DomainObject.Predmet.ProtustrankaNazivFormated>
    <izvorni_sadrzaj>ZRMAX društvo s ograničenom odgovornošću za trgovinu i uslužne djelatnosti</izvorni_sadrzaj>
    <derivirana_varijabla naziv="DomainObject.Predmet.ProtustrankaNazivFormated_1">ZRMAX društvo s ograničenom odgovornošću za trgovinu i uslužne djelatnosti</derivirana_varijabla>
  </DomainObject.Predmet.ProtustrankaNazivFormated>
  <DomainObject.Predmet.ProtustrankaNazivFormatedOIB>
    <izvorni_sadrzaj>ZRMAX društvo s ograničenom odgovornošću za trgovinu i uslužne djelatnosti, OIB 14909670144</izvorni_sadrzaj>
    <derivirana_varijabla naziv="DomainObject.Predmet.ProtustrankaNazivFormatedOIB_1">ZRMAX društvo s ograničenom odgovornošću za trgovinu i uslužne djelatnosti, OIB 14909670144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ZRMAX društvo s ograničenom odgovornošću za trgovinu i uslužne djelatnosti</item>
    </izvorni_sadrzaj>
    <derivirana_varijabla naziv="DomainObject.Predmet.ProtuStrankaListFormated_1">
      <item>ZRMAX društvo s ograničenom odgovornošću za trgovinu i uslužne djelatnosti</item>
    </derivirana_varijabla>
  </DomainObject.Predmet.ProtuStrankaListFormated>
  <DomainObject.Predmet.ProtuStrankaListFormatedOIB>
    <izvorni_sadrzaj>
      <item>ZRMAX društvo s ograničenom odgovornošću za trgovinu i uslužne djelatnosti, OIB 14909670144</item>
    </izvorni_sadrzaj>
    <derivirana_varijabla naziv="DomainObject.Predmet.ProtuStrankaListFormatedOIB_1">
      <item>ZRMAX društvo s ograničenom odgovornošću za trgovinu i uslužne djelatnosti, OIB 14909670144</item>
    </derivirana_varijabla>
  </DomainObject.Predmet.ProtuStrankaListFormatedOIB>
  <DomainObject.Predmet.ProtuStrankaListFormatedWithAdress>
    <izvorni_sadrzaj>
      <item>ZRMAX društvo s ograničenom odgovornošću za trgovinu i uslužne djelatnosti, Bunska 11, Osijek</item>
    </izvorni_sadrzaj>
    <derivirana_varijabla naziv="DomainObject.Predmet.ProtuStrankaListFormatedWithAdress_1">
      <item>ZRMAX društvo s ograničenom odgovornošću za trgovinu i uslužne djelatnosti, Bunska 11, Osijek</item>
    </derivirana_varijabla>
  </DomainObject.Predmet.ProtuStrankaListFormatedWithAdress>
  <DomainObject.Predmet.ProtuStrankaListFormatedWithAdressOIB>
    <izvorni_sadrzaj>
      <item>ZRMAX društvo s ograničenom odgovornošću za trgovinu i uslužne djelatnosti, OIB 14909670144, Bunska 11, Osijek</item>
    </izvorni_sadrzaj>
    <derivirana_varijabla naziv="DomainObject.Predmet.ProtuStrankaListFormatedWithAdressOIB_1">
      <item>ZRMAX društvo s ograničenom odgovornošću za trgovinu i uslužne djelatnosti, OIB 14909670144, Bunska 11, Osijek</item>
    </derivirana_varijabla>
  </DomainObject.Predmet.ProtuStrankaListFormatedWithAdressOIB>
  <DomainObject.Predmet.ProtuStrankaListNazivFormated>
    <izvorni_sadrzaj>
      <item>ZRMAX društvo s ograničenom odgovornošću za trgovinu i uslužne djelatnosti</item>
    </izvorni_sadrzaj>
    <derivirana_varijabla naziv="DomainObject.Predmet.ProtuStrankaListNazivFormated_1">
      <item>ZRMAX društvo s ograničenom odgovornošću za trgovinu i uslužne djelatnosti</item>
    </derivirana_varijabla>
  </DomainObject.Predmet.ProtuStrankaListNazivFormated>
  <DomainObject.Predmet.ProtuStrankaListNazivFormatedOIB>
    <izvorni_sadrzaj>
      <item>ZRMAX društvo s ograničenom odgovornošću za trgovinu i uslužne djelatnosti, OIB 14909670144</item>
    </izvorni_sadrzaj>
    <derivirana_varijabla naziv="DomainObject.Predmet.ProtuStrankaListNazivFormatedOIB_1">
      <item>ZRMAX društvo s ograničenom odgovornošću za trgovinu i uslužne djelatnosti, OIB 14909670144</item>
    </derivirana_varijabla>
  </DomainObject.Predmet.ProtuStrankaListNazivFormatedOIB>
  <DomainObject.Predmet.OstaliListFormated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OstaliListFormated_1"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OstaliListFormated>
  <DomainObject.Predmet.OstaliListFormated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izvorni_sadrzaj>
    <derivirana_varijabla naziv="DomainObject.Predmet.OstaliListFormated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derivirana_varijabla>
  </DomainObject.Predmet.OstaliListFormatedOIB>
  <DomainObject.Predmet.OstaliListFormatedWithAdress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, Savski Gaj XIII. put 6, 10000 Zagreb</item>
      <item>računovodstvo suda</item>
      <item>Tihana Majić, Naselje Miroslava Krleže 4, 31000 Osijek</item>
      <item>Šimo Bošnjak, Vukovarska Cesta 56, 31000 Osijek</item>
      <item>registar suda</item>
    </izvorni_sadrzaj>
    <derivirana_varijabla naziv="DomainObject.Predmet.OstaliListFormatedWithAdress_1">
      <item>FINA RC OSIJEK</item>
      <item>ŽDO GUO OSIJEK</item>
      <item>ogl.ploča - Zrmax d.o.o. u stečaju  Osijek</item>
      <item>NARODNE NOVINE, dioničko društvo za izdavanje i tiskanje Službenog lista Republike Hrvatske, službenih i drugih obrazaca te , Savski Gaj XIII. put 6, 10000 Zagreb</item>
      <item>računovodstvo suda</item>
      <item>Tihana Majić, Naselje Miroslava Krleže 4, 31000 Osijek</item>
      <item>Šimo Bošnjak, Vukovarska Cesta 56, 31000 Osijek</item>
      <item>registar suda</item>
    </derivirana_varijabla>
  </DomainObject.Predmet.OstaliListFormatedWithAdress>
  <DomainObject.Predmet.OstaliListFormatedWithAdress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 10000 Zagreb</item>
      <item>računovodstvo suda</item>
      <item>Tihana Majić, OIB 43035003321, Naselje Miroslava Krleže 4, 31000 Osijek</item>
      <item>Šimo Bošnjak, OIB 38523531471, Vukovarska Cesta 56, 31000 Osijek</item>
      <item>registar suda</item>
    </izvorni_sadrzaj>
    <derivirana_varijabla naziv="DomainObject.Predmet.OstaliListFormatedWithAdress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 10000 Zagreb</item>
      <item>računovodstvo suda</item>
      <item>Tihana Majić, OIB 43035003321, Naselje Miroslava Krleže 4, 31000 Osijek</item>
      <item>Šimo Bošnjak, OIB 38523531471, Vukovarska Cesta 56, 31000 Osijek</item>
      <item>registar suda</item>
    </derivirana_varijabla>
  </DomainObject.Predmet.OstaliListFormatedWithAdressOIB>
  <DomainObject.Predmet.OstaliListNazivFormated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OstaliListNazivFormated_1"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OstaliListNazivFormated>
  <DomainObject.Predmet.OstaliListNazivFormated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izvorni_sadrzaj>
    <derivirana_varijabla naziv="DomainObject.Predmet.OstaliListNazivFormated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ZRMAX društvo s ograničenom odgovornošću za trgovinu i uslužne djelatnosti</izvorni_sadrzaj>
    <derivirana_varijabla naziv="DomainObject.Predmet.ProtustrankaIDrugi_1">ZRMAX društvo s ograničenom odgovornošću za trgovinu i uslužne djelatnosti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ZRMAX društvo s ograničenom odgovornošću za trgovinu i uslužne djelatnosti, OIB 14909670144, Bunska 11, Osijek</izvorni_sadrzaj>
    <derivirana_varijabla naziv="DomainObject.Predmet.ProtustrankaIDrugiAdressOIB_1">ZRMAX društvo s ograničenom odgovornošću za trgovinu i uslužne djelatnosti, OIB 14909670144, Bunska 11,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ZRMAX društvo s ograničenom odgovornošću za trgovinu i uslužne djelatnosti</item>
      <item>RH MF PU PODRUČNI URED OSIJEK</item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SudioniciListNaziv_1">
      <item>ZRMAX društvo s ograničenom odgovornošću za trgovinu i uslužne djelatnosti</item>
      <item>RH MF PU PODRUČNI URED OSIJEK</item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SudioniciListNaziv>
  <DomainObject.Predmet.SudioniciListAdressOIB>
    <izvorni_sadrzaj>
      <item>ZRMAX društvo s ograničenom odgovornošću za trgovinu i uslužne djelatnosti, OIB 14909670144, Bunska 11,Osijek</item>
      <item>RH MF PU PODRUČNI URED OSIJEK, OIB 18683136487</item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6,10000 Zagreb</item>
      <item>računovodstvo suda</item>
      <item>Tihana Majić, OIB 43035003321, Naselje Miroslava Krleže 4,31000 Osijek</item>
      <item>Šimo Bošnjak, OIB 38523531471, Vukovarska Cesta 56,31000 Osijek</item>
      <item>registar suda</item>
    </izvorni_sadrzaj>
    <derivirana_varijabla naziv="DomainObject.Predmet.SudioniciListAdressOIB_1">
      <item>ZRMAX društvo s ograničenom odgovornošću za trgovinu i uslužne djelatnosti, OIB 14909670144, Bunska 11,Osijek</item>
      <item>RH MF PU PODRUČNI URED OSIJEK, OIB 18683136487</item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6,10000 Zagreb</item>
      <item>računovodstvo suda</item>
      <item>Tihana Majić, OIB 43035003321, Naselje Miroslava Krleže 4,31000 Osijek</item>
      <item>Šimo Bošnjak, OIB 38523531471, Vukovarska Cesta 56,31000 Osijek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14909670144</item>
      <item>, OIB 18683136487</item>
      <item>, OIB 85821130368</item>
      <item>, OIB 52634238587</item>
      <item>, OIB null</item>
      <item>, OIB 64546066176</item>
      <item>, OIB null</item>
      <item>, OIB 43035003321</item>
      <item>, OIB 38523531471</item>
      <item>, OIB null</item>
    </izvorni_sadrzaj>
    <derivirana_varijabla naziv="DomainObject.Predmet.SudioniciListNazivOIB_1">
      <item>, OIB 14909670144</item>
      <item>, OIB 18683136487</item>
      <item>, OIB 85821130368</item>
      <item>, OIB 52634238587</item>
      <item>, OIB null</item>
      <item>, OIB 64546066176</item>
      <item>, OIB null</item>
      <item>, OIB 43035003321</item>
      <item>, OIB 38523531471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290D7-977C-4470-A16F-3C64B9108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3763</properties:Characters>
  <properties:Lines>98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2017-03-01T11:20:00Z</dcterms:created>
  <dc:creator>hermanj</dc:creator>
  <cp:lastModifiedBy>Maja Kocijan</cp:lastModifiedBy>
  <cp:lastPrinted>2017-03-01T11:37:00Z</cp:lastPrinted>
  <dcterms:modified xmlns:xsi="http://www.w3.org/2001/XMLSchema-instance" xsi:type="dcterms:W3CDTF">2017-03-01T11:38:00Z</dcterms:modified>
  <cp:revision>6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