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2071" w14:paraId="2132071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46828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 w:rsidR="00561F9B">
        <w:t>1058</w:t>
      </w:r>
      <w:r w:rsidR="00615013">
        <w:t>/</w:t>
      </w:r>
      <w:r w:rsidR="000E6965">
        <w:t>20</w:t>
      </w:r>
      <w:r w:rsidR="00615013">
        <w:t>1</w:t>
      </w:r>
      <w:r w:rsidR="00561F9B"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7D537C" w:rsidR="007D537C">
      <w:pPr>
        <w:ind w:firstLine="660" w:left="2880"/>
      </w:pPr>
      <w:r>
        <w:t>R J E Š E NJ E</w:t>
      </w:r>
    </w:p>
    <w:p w:rsidRDefault="007D537C" w:rsidP="007D537C" w:rsidR="007D537C"/>
    <w:p w:rsidRDefault="007D537C" w:rsidP="00C554F3" w:rsidR="007D537C">
      <w:pPr>
        <w:jc w:val="both"/>
      </w:pPr>
      <w:r>
        <w:t>TRGOVAČKI SUD U ZAGREBU, po stečajnom sucu Maji Jurovicki, u stečajnom predmetu stečajnog postupka nad dužnikom NAPREDAK poljoprivredna zadruga za</w:t>
      </w:r>
      <w:r w:rsidR="00C554F3">
        <w:t xml:space="preserve"> proizvodnju, trgovinu i usluge u stečaju</w:t>
      </w:r>
      <w:r>
        <w:t>, Vojnić, Kolarić bb, dana 2</w:t>
      </w:r>
      <w:r w:rsidR="00364264">
        <w:t>7</w:t>
      </w:r>
      <w:r>
        <w:t xml:space="preserve">. </w:t>
      </w:r>
      <w:r w:rsidR="00561F9B">
        <w:t xml:space="preserve">travnja </w:t>
      </w:r>
      <w:r>
        <w:t>2017.</w:t>
      </w:r>
    </w:p>
    <w:p w:rsidRDefault="00615013" w:rsidP="00561F9B" w:rsidR="006B3643" w:rsidRPr="00561F9B">
      <w:r>
        <w:t xml:space="preserve"> </w:t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 xml:space="preserve">I      </w:t>
      </w:r>
      <w:r w:rsidR="00615013">
        <w:t>U stečajnom postupku nad Stečajn</w:t>
      </w:r>
      <w:r w:rsidR="00366998">
        <w:t xml:space="preserve">a masa iza </w:t>
      </w:r>
      <w:r w:rsidR="00615013">
        <w:t>stečajnog dužnika</w:t>
      </w:r>
      <w:r w:rsidR="002D60EE" w:rsidRPr="002D60EE">
        <w:t xml:space="preserve"> </w:t>
      </w:r>
      <w:r w:rsidR="00561F9B" w:rsidRPr="00561F9B">
        <w:t xml:space="preserve">NAPREDAK poljoprivredna zadruga za </w:t>
      </w:r>
      <w:r w:rsidR="00461B83">
        <w:t>proizvodnju, trgovinu i usluge</w:t>
      </w:r>
      <w:r w:rsidR="00561F9B" w:rsidRPr="00561F9B">
        <w:t xml:space="preserve">, Vojnić, Kolarić bb </w:t>
      </w:r>
      <w:r w:rsidR="00615013">
        <w:t xml:space="preserve">nastavlja se stečajni postupak  radi naknadne diobe. </w:t>
      </w:r>
    </w:p>
    <w:p w:rsidRDefault="00306363" w:rsidP="00306363" w:rsidR="00306363">
      <w:pPr>
        <w:overflowPunct w:val="false"/>
        <w:autoSpaceDE w:val="false"/>
        <w:autoSpaceDN w:val="false"/>
        <w:ind w:left="360"/>
        <w:jc w:val="both"/>
      </w:pPr>
    </w:p>
    <w:p w:rsidRDefault="00C243F9" w:rsidP="00C243F9" w:rsidR="00615013">
      <w:pPr>
        <w:overflowPunct w:val="false"/>
        <w:autoSpaceDE w:val="false"/>
        <w:autoSpaceDN w:val="false"/>
        <w:jc w:val="both"/>
      </w:pPr>
      <w:r>
        <w:t xml:space="preserve">II.   </w:t>
      </w:r>
      <w:r w:rsidR="00615013">
        <w:t xml:space="preserve"> Stečajni postupak </w:t>
      </w:r>
      <w:r w:rsidR="00D100C6">
        <w:t xml:space="preserve">nad dužnikom </w:t>
      </w:r>
      <w:r w:rsidR="00615013">
        <w:t xml:space="preserve">otvoren je rješenjem od </w:t>
      </w:r>
      <w:r w:rsidR="006411BE">
        <w:t xml:space="preserve">30. ožujka </w:t>
      </w:r>
      <w:r w:rsidR="00D100C6">
        <w:t>2016.</w:t>
      </w:r>
      <w:r w:rsidR="00615013">
        <w:t xml:space="preserve"> Oglas o otvaranju </w:t>
      </w:r>
      <w:r w:rsidR="005024C6">
        <w:t>stečajnog postupka objavljen je</w:t>
      </w:r>
      <w:r w:rsidR="00615013">
        <w:t xml:space="preserve"> i stavljen na oglasnu ploču </w:t>
      </w:r>
      <w:r w:rsidR="00E461EE" w:rsidRPr="00E461EE">
        <w:t xml:space="preserve">suda </w:t>
      </w:r>
      <w:r w:rsidR="00615013">
        <w:t>dana</w:t>
      </w:r>
      <w:r w:rsidR="00AD7D73">
        <w:t xml:space="preserve"> </w:t>
      </w:r>
      <w:r w:rsidR="00990B49">
        <w:t xml:space="preserve"> </w:t>
      </w:r>
      <w:r w:rsidR="00D36AA2" w:rsidRPr="00D36AA2">
        <w:t>30. ožujka 2016</w:t>
      </w:r>
      <w:r w:rsidR="00D36AA2">
        <w:t xml:space="preserve"> </w:t>
      </w:r>
      <w:r w:rsidR="00990B49">
        <w:t xml:space="preserve">u </w:t>
      </w:r>
      <w:r w:rsidR="00D36AA2">
        <w:t>15</w:t>
      </w:r>
      <w:r w:rsidR="00FB20C8">
        <w:t>,00</w:t>
      </w:r>
      <w:r w:rsidR="00AD7D73">
        <w:t xml:space="preserve"> </w:t>
      </w:r>
      <w:r w:rsidR="00990B49">
        <w:t>sati.</w:t>
      </w:r>
      <w:r w:rsidR="00615013">
        <w:t xml:space="preserve"> </w:t>
      </w:r>
    </w:p>
    <w:p w:rsidRDefault="00306363" w:rsidP="00C243F9" w:rsidR="00306363">
      <w:pPr>
        <w:overflowPunct w:val="false"/>
        <w:autoSpaceDE w:val="false"/>
        <w:autoSpaceDN w:val="false"/>
        <w:jc w:val="both"/>
      </w:pPr>
    </w:p>
    <w:p w:rsidRDefault="00910DA1" w:rsidP="00972320" w:rsidR="00841CFF">
      <w:pPr>
        <w:jc w:val="both"/>
      </w:pPr>
      <w:r>
        <w:t>III</w:t>
      </w:r>
      <w:r w:rsidR="00011A85" w:rsidRPr="00011A85">
        <w:t xml:space="preserve"> </w:t>
      </w:r>
      <w:r w:rsidR="00011A85">
        <w:t xml:space="preserve">  </w:t>
      </w:r>
      <w:r w:rsidR="00C243F9">
        <w:t xml:space="preserve">  </w:t>
      </w:r>
      <w:r w:rsidR="00972320">
        <w:t>Anđelko Stankus OIB:11168088853 iz Varaždina, Braće Radić 20</w:t>
      </w:r>
      <w:r w:rsidR="00C243F9">
        <w:t xml:space="preserve"> </w:t>
      </w:r>
      <w:r w:rsidR="007E12D3" w:rsidRPr="007E12D3">
        <w:t xml:space="preserve"> </w:t>
      </w:r>
      <w:r w:rsidR="007E12D3">
        <w:t>r</w:t>
      </w:r>
      <w:r>
        <w:t xml:space="preserve">azrješava se dužnosti stečajnog upravitelja dužnika </w:t>
      </w:r>
      <w:r w:rsidR="00972320" w:rsidRPr="00972320">
        <w:t>NAPREDAK poljoprivredna zadruga za proizvodnju, trgovinu i usluge, OIB: 37011678599, Vojnić, Kolarić bb</w:t>
      </w:r>
      <w:r w:rsidR="00C554F3">
        <w:t>.</w:t>
      </w:r>
    </w:p>
    <w:p w:rsidRDefault="00841CFF" w:rsidP="005024C6" w:rsidR="004C6373">
      <w:pPr>
        <w:jc w:val="both"/>
      </w:pPr>
      <w:r w:rsidRPr="00841CFF">
        <w:t xml:space="preserve">  </w:t>
      </w:r>
    </w:p>
    <w:p w:rsidRDefault="00497EF1" w:rsidP="005024C6" w:rsidR="00910DA1">
      <w:pPr>
        <w:jc w:val="both"/>
      </w:pPr>
      <w:r>
        <w:t>I</w:t>
      </w:r>
      <w:r w:rsidR="00962ED9">
        <w:t>V</w:t>
      </w:r>
      <w:r w:rsidR="00910DA1" w:rsidRPr="003240C3">
        <w:t xml:space="preserve">. </w:t>
      </w:r>
      <w:r w:rsidR="005024C6">
        <w:t xml:space="preserve">    </w:t>
      </w:r>
      <w:r w:rsidR="003802F4">
        <w:t>Ivan Prpić</w:t>
      </w:r>
      <w:r w:rsidR="00910DA1" w:rsidRPr="003240C3">
        <w:t xml:space="preserve">, </w:t>
      </w:r>
      <w:r w:rsidR="00472994">
        <w:t>OIB:</w:t>
      </w:r>
      <w:r w:rsidR="00CF63B6">
        <w:t>16795120342</w:t>
      </w:r>
      <w:r w:rsidR="00472994">
        <w:t xml:space="preserve">, Zagreb, </w:t>
      </w:r>
      <w:r w:rsidR="00CF63B6">
        <w:t xml:space="preserve">Hruševečka ulica 11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>
        <w:t>Stečajn</w:t>
      </w:r>
      <w:r w:rsidR="00697F67">
        <w:t>e</w:t>
      </w:r>
      <w:r>
        <w:t xml:space="preserve"> mas</w:t>
      </w:r>
      <w:r w:rsidR="00697F67">
        <w:t>e</w:t>
      </w:r>
      <w:r>
        <w:t xml:space="preserve"> iza stečajnog dužnika </w:t>
      </w:r>
      <w:r w:rsidR="00CF63B6" w:rsidRPr="00CF63B6">
        <w:t xml:space="preserve">NAPREDAK poljoprivredna zadruga za </w:t>
      </w:r>
      <w:r w:rsidR="00CF63B6">
        <w:t>proizvodnju, trgovinu i usluge u stečaju</w:t>
      </w:r>
      <w:r w:rsidR="00CF63B6" w:rsidRPr="00CF63B6">
        <w:t>, Vojnić, Kolarić bb.</w:t>
      </w:r>
    </w:p>
    <w:p w:rsidRDefault="004C6373" w:rsidP="00306363" w:rsidR="004C6373">
      <w:pPr>
        <w:jc w:val="both"/>
      </w:pPr>
    </w:p>
    <w:p w:rsidRDefault="00697F67" w:rsidP="00306363" w:rsidR="007A0725">
      <w:pPr>
        <w:jc w:val="both"/>
      </w:pPr>
      <w:r>
        <w:t>V</w:t>
      </w:r>
      <w:r w:rsidR="006A18AE">
        <w:t xml:space="preserve">. </w:t>
      </w:r>
      <w:r w:rsidR="00EB5A9E">
        <w:t xml:space="preserve">  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7A0725" w:rsidRPr="007A0725">
        <w:t>Ivan Prpić, OIB:16795120342, Zagreb, Hruševečka ulica 11</w:t>
      </w:r>
      <w:r w:rsidR="007A0725">
        <w:t>.</w:t>
      </w:r>
    </w:p>
    <w:p w:rsidRDefault="007A0725" w:rsidP="00306363" w:rsidR="007A0725">
      <w:pPr>
        <w:jc w:val="both"/>
      </w:pPr>
    </w:p>
    <w:p w:rsidRDefault="006A18AE" w:rsidP="00306363" w:rsidR="006A18AE" w:rsidRPr="001D5467">
      <w:pPr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>
      <w:pPr>
        <w:jc w:val="both"/>
      </w:pPr>
      <w:r w:rsidRPr="001D5467">
        <w:lastRenderedPageBreak/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DA2A58">
        <w:rPr>
          <w:b/>
        </w:rPr>
        <w:t>05</w:t>
      </w:r>
      <w:r w:rsidR="00AC637E">
        <w:rPr>
          <w:b/>
        </w:rPr>
        <w:t xml:space="preserve">. rujna </w:t>
      </w:r>
      <w:r w:rsidR="00231790">
        <w:rPr>
          <w:b/>
        </w:rPr>
        <w:t>2017.</w:t>
      </w:r>
      <w:r w:rsidRPr="001D5467">
        <w:rPr>
          <w:b/>
        </w:rPr>
        <w:t xml:space="preserve"> u </w:t>
      </w:r>
      <w:r w:rsidR="00DA2A58">
        <w:rPr>
          <w:b/>
        </w:rPr>
        <w:t>11</w:t>
      </w:r>
      <w:r w:rsidR="00AC637E">
        <w:rPr>
          <w:b/>
        </w:rPr>
        <w:t xml:space="preserve">,00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7D4D4D" w:rsidP="00452225" w:rsidR="007D4D4D" w:rsidRPr="001D5467">
      <w:pPr>
        <w:jc w:val="both"/>
        <w:rPr>
          <w:b/>
        </w:rPr>
      </w:pPr>
    </w:p>
    <w:p w:rsidRDefault="00962ED9" w:rsidP="009B7D8C" w:rsidR="006A18AE" w:rsidRPr="007B4324">
      <w:pPr>
        <w:jc w:val="both"/>
      </w:pPr>
      <w:r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DA2A58">
        <w:rPr>
          <w:b/>
        </w:rPr>
        <w:t>11</w:t>
      </w:r>
      <w:r w:rsidR="009B7D8C">
        <w:rPr>
          <w:b/>
        </w:rPr>
        <w:t>,1</w:t>
      </w:r>
      <w:r w:rsidR="00231790" w:rsidRPr="00231790">
        <w:rPr>
          <w:b/>
        </w:rPr>
        <w:t>0</w:t>
      </w:r>
      <w:r w:rsidR="00231790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9B7D8C" w:rsidP="009B7D8C" w:rsidR="009B7D8C">
      <w:pPr>
        <w:jc w:val="both"/>
      </w:pPr>
    </w:p>
    <w:p w:rsidRDefault="00227FAC" w:rsidP="006A18AE" w:rsidR="006A18AE" w:rsidRPr="007B4324">
      <w:pPr>
        <w:jc w:val="both"/>
      </w:pPr>
      <w:r>
        <w:t>X</w:t>
      </w:r>
      <w:r w:rsidR="002E1EAD">
        <w:t>. Nalaže se</w:t>
      </w:r>
      <w:r w:rsidR="00615756">
        <w:t xml:space="preserve"> Zemljišnoknjižnom</w:t>
      </w:r>
      <w:r w:rsidR="002552BA">
        <w:t xml:space="preserve"> odjel</w:t>
      </w:r>
      <w:r w:rsidR="00615756">
        <w:t>u</w:t>
      </w:r>
      <w:r w:rsidR="002552BA">
        <w:t xml:space="preserve"> u Vojniću </w:t>
      </w:r>
      <w:r w:rsidR="00615756">
        <w:t>Općinskog</w:t>
      </w:r>
      <w:r w:rsidR="00615756" w:rsidRPr="00615756">
        <w:t xml:space="preserve"> suda u Karlovcu </w:t>
      </w:r>
      <w:r w:rsidR="006A18AE" w:rsidRPr="007B4324">
        <w:t xml:space="preserve">zabilježba ovog rješenja u zemljišnim knjigama u </w:t>
      </w:r>
      <w:r w:rsidR="0032341B">
        <w:t xml:space="preserve">zk.ul.90 k.o. Klokoč, </w:t>
      </w:r>
      <w:r w:rsidR="002E3682">
        <w:t xml:space="preserve">zk.ul.166 </w:t>
      </w:r>
      <w:r w:rsidR="002E3682" w:rsidRPr="002E3682">
        <w:t>k.o. Klokoč</w:t>
      </w:r>
      <w:r w:rsidR="002E3682">
        <w:t>,</w:t>
      </w:r>
      <w:r w:rsidR="002E3682" w:rsidRPr="002E3682">
        <w:t xml:space="preserve"> </w:t>
      </w:r>
      <w:r w:rsidR="002E3682">
        <w:t>zk.ul.227</w:t>
      </w:r>
      <w:r w:rsidR="002E3682" w:rsidRPr="002E3682">
        <w:t xml:space="preserve"> k.o. Klokoč</w:t>
      </w:r>
      <w:r w:rsidR="002E3682">
        <w:t>,</w:t>
      </w:r>
      <w:r w:rsidR="002E3682" w:rsidRPr="002E3682">
        <w:t xml:space="preserve"> </w:t>
      </w:r>
      <w:r w:rsidR="002E3682">
        <w:t>zk.ul.142</w:t>
      </w:r>
      <w:r w:rsidR="002E3682" w:rsidRPr="002E3682">
        <w:t xml:space="preserve"> k.o. Klokoč</w:t>
      </w:r>
      <w:r w:rsidR="002E3682">
        <w:t xml:space="preserve"> </w:t>
      </w:r>
      <w:r w:rsidR="002552BA">
        <w:t>i zk.ul.165</w:t>
      </w:r>
      <w:r w:rsidR="002552BA" w:rsidRPr="002552BA">
        <w:t xml:space="preserve"> k.o. Klokoč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2ED3" w:rsidR="00862E23" w:rsidRPr="00351FD7">
      <w:pPr>
        <w:ind w:firstLine="708"/>
        <w:jc w:val="both"/>
      </w:pPr>
      <w:r w:rsidRPr="00351FD7">
        <w:t>-</w:t>
      </w:r>
      <w:r w:rsidR="006F2CA5">
        <w:t xml:space="preserve"> </w:t>
      </w:r>
      <w:r w:rsidRPr="00351FD7">
        <w:t xml:space="preserve">rješenjem </w:t>
      </w:r>
      <w:r w:rsidR="00742CD2">
        <w:t xml:space="preserve">ovog </w:t>
      </w:r>
      <w:r w:rsidR="00D13883">
        <w:t>suda</w:t>
      </w:r>
      <w:r w:rsidR="00337049">
        <w:t xml:space="preserve"> od </w:t>
      </w:r>
      <w:r w:rsidR="00337049" w:rsidRPr="00337049">
        <w:t>30. ožujka 2016</w:t>
      </w:r>
      <w:r w:rsidR="00E8066F">
        <w:t xml:space="preserve">. </w:t>
      </w:r>
      <w:r w:rsidRPr="00351FD7">
        <w:t>poslovni broj St-</w:t>
      </w:r>
      <w:r w:rsidR="00337049">
        <w:t>2342</w:t>
      </w:r>
      <w:r w:rsidR="006F2CA5">
        <w:t>/201</w:t>
      </w:r>
      <w:r w:rsidR="003B0DF2">
        <w:t>5</w:t>
      </w:r>
      <w:r w:rsidRPr="00351FD7">
        <w:t xml:space="preserve"> otvoren je stečajni postupak nad dužnikom (točka I. rješenja), za stečajnog upravitelja imenovan je</w:t>
      </w:r>
      <w:r w:rsidR="00E8066F">
        <w:t xml:space="preserve"> </w:t>
      </w:r>
      <w:r w:rsidR="00337049" w:rsidRPr="00337049">
        <w:t xml:space="preserve">Anđelko Stankus OIB:11168088853 iz Varaždina, Braće Radić 20  </w:t>
      </w:r>
      <w:r w:rsidRPr="00351FD7">
        <w:t xml:space="preserve">(točka II. rješenja), te </w:t>
      </w:r>
      <w:r w:rsidR="002A1C34" w:rsidRPr="00351FD7">
        <w:t xml:space="preserve">istodobno </w:t>
      </w:r>
      <w:r w:rsidR="004D7BA1">
        <w:t xml:space="preserve">nad </w:t>
      </w:r>
      <w:r w:rsidR="002A1C34" w:rsidRPr="00351FD7">
        <w:t xml:space="preserve">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612ED3" w:rsidR="00544364">
      <w:pPr>
        <w:jc w:val="both"/>
      </w:pPr>
      <w:r w:rsidRPr="00351FD7">
        <w:t>-</w:t>
      </w:r>
      <w:r w:rsidR="0016477D">
        <w:t xml:space="preserve"> </w:t>
      </w:r>
      <w:r w:rsidRPr="00351FD7">
        <w:t xml:space="preserve">podneskom od </w:t>
      </w:r>
      <w:r w:rsidR="00371C30">
        <w:t>21</w:t>
      </w:r>
      <w:r w:rsidR="00926B12">
        <w:t>.</w:t>
      </w:r>
      <w:r w:rsidR="00371C30">
        <w:t xml:space="preserve"> travnja</w:t>
      </w:r>
      <w:r w:rsidR="002F5571">
        <w:t xml:space="preserve"> </w:t>
      </w:r>
      <w:r w:rsidR="00EC386A">
        <w:t>2016.</w:t>
      </w:r>
      <w:r w:rsidR="00926B12">
        <w:t xml:space="preserve"> </w:t>
      </w:r>
      <w:r w:rsidR="00371C30">
        <w:t xml:space="preserve">stečajni upravitelj </w:t>
      </w:r>
      <w:r w:rsidR="00520890">
        <w:t>obavijestio</w:t>
      </w:r>
      <w:r w:rsidR="008657E4">
        <w:t xml:space="preserve"> je sud </w:t>
      </w:r>
      <w:r w:rsidR="00520890">
        <w:t xml:space="preserve"> </w:t>
      </w:r>
      <w:r w:rsidR="00544364">
        <w:t>kako je stečajni dužn</w:t>
      </w:r>
      <w:r w:rsidR="00612ED3">
        <w:t>ik vlasnik nekretnina upisanih u</w:t>
      </w:r>
      <w:r w:rsidR="00612ED3" w:rsidRPr="00612ED3">
        <w:t xml:space="preserve"> Zemljišnoknjižnom odjelu u Vojniću Općinskog suda u Karlovcu u zk.ul.90 k.o. Klokoč, zk.ul.166 k.o. Klokoč, zk.ul.227 k.o. Klokoč, zk.ul.142 k.o. Klokoč i zk.ul.165 k.o. Klokoč</w:t>
      </w:r>
      <w:r w:rsidR="00612ED3">
        <w:t xml:space="preserve"> </w:t>
      </w:r>
      <w:r w:rsidR="00195E98">
        <w:t xml:space="preserve">i </w:t>
      </w:r>
      <w:r w:rsidR="00D312C3">
        <w:t xml:space="preserve">stavio prijedlog za </w:t>
      </w:r>
      <w:r w:rsidR="00195E98">
        <w:t xml:space="preserve">nastavak postupka </w:t>
      </w:r>
      <w:r w:rsidR="00D312C3">
        <w:t>radi naknadne diobe.</w:t>
      </w:r>
      <w:r w:rsidR="001B1CF1">
        <w:t xml:space="preserve"> </w:t>
      </w:r>
      <w:r w:rsidR="005A3244">
        <w:t>Uz prijedlog je dostavio izvadak iz zemljišnih knjiga.</w:t>
      </w:r>
    </w:p>
    <w:p w:rsidRDefault="00544364" w:rsidP="00351FD7" w:rsidR="00544364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Prema odredbi čl. </w:t>
      </w:r>
      <w:r w:rsidR="00A65D29" w:rsidRPr="00351FD7">
        <w:t>289</w:t>
      </w:r>
      <w:r w:rsidRPr="00351FD7">
        <w:t>. st. 1.</w:t>
      </w:r>
      <w:r w:rsidR="005908E0" w:rsidRPr="00351FD7">
        <w:t>toč</w:t>
      </w:r>
      <w:r w:rsidR="00BE561D" w:rsidRPr="00351FD7">
        <w:t xml:space="preserve">. </w:t>
      </w:r>
      <w:r w:rsidR="005908E0" w:rsidRPr="00351FD7">
        <w:t>1.</w:t>
      </w:r>
      <w:r w:rsidRPr="00351FD7">
        <w:t xml:space="preserve"> Stečajnog zakona 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1C6F94" w:rsidP="00615013" w:rsidR="001C6F94">
      <w:pPr>
        <w:overflowPunct w:val="false"/>
        <w:autoSpaceDE w:val="false"/>
        <w:autoSpaceDN w:val="false"/>
        <w:jc w:val="both"/>
      </w:pPr>
    </w:p>
    <w:p w:rsidRDefault="00331573" w:rsidP="00F15FBF" w:rsidR="00F15FBF">
      <w:pPr>
        <w:ind w:firstLine="708"/>
        <w:jc w:val="both"/>
      </w:pPr>
      <w:r>
        <w:t xml:space="preserve">U konkretnom slučaju, uvidom </w:t>
      </w:r>
      <w:r w:rsidR="00F15FBF">
        <w:t xml:space="preserve">izvadak iz zemljišnih knjiga </w:t>
      </w:r>
      <w:r w:rsidR="005D59D9">
        <w:t xml:space="preserve">sud je utvrdio da je stečajni dužnik vlasnik nekretnina upisanih </w:t>
      </w:r>
      <w:r w:rsidR="00914930" w:rsidRPr="00914930">
        <w:t>u zemljišnim knjigama</w:t>
      </w:r>
      <w:r w:rsidR="008A6F41" w:rsidRPr="008A6F41">
        <w:t xml:space="preserve"> Općinskog suda u Karlovcu</w:t>
      </w:r>
      <w:r w:rsidR="008A6F41">
        <w:t>,</w:t>
      </w:r>
      <w:r w:rsidR="00914930" w:rsidRPr="00914930">
        <w:t xml:space="preserve"> </w:t>
      </w:r>
      <w:r w:rsidR="008A6F41">
        <w:t>Zemljišnoknjižni odjel</w:t>
      </w:r>
      <w:r w:rsidR="008A6F41" w:rsidRPr="008A6F41">
        <w:t xml:space="preserve"> u Vojniću </w:t>
      </w:r>
      <w:r w:rsidR="00914930" w:rsidRPr="00914930">
        <w:t xml:space="preserve">u </w:t>
      </w:r>
      <w:r w:rsidR="008A6F41" w:rsidRPr="008A6F41">
        <w:t>zk.ul.166 k.o. Klokoč, zk.ul.227 k.o. Klokoč, zk.ul.142 k.o. Klokoč i zk.ul.165 k.o. Klokoč</w:t>
      </w:r>
      <w:r w:rsidR="008A6F41">
        <w:t>.</w:t>
      </w:r>
    </w:p>
    <w:p w:rsidRDefault="00753503" w:rsidP="00615013" w:rsidR="00753503">
      <w:pPr>
        <w:overflowPunct w:val="false"/>
        <w:autoSpaceDE w:val="false"/>
        <w:autoSpaceDN w:val="false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Člankom </w:t>
      </w:r>
      <w:r w:rsidR="005908E0" w:rsidRPr="00351FD7">
        <w:t>133</w:t>
      </w:r>
      <w:r w:rsidRPr="00351FD7">
        <w:t xml:space="preserve">. stavak </w:t>
      </w:r>
      <w:r w:rsidR="00D02061" w:rsidRPr="00351FD7">
        <w:t>5</w:t>
      </w:r>
      <w:r w:rsidRPr="00351FD7">
        <w:t xml:space="preserve">. SZ-a propisano je </w:t>
      </w:r>
      <w:r w:rsidR="00D02061" w:rsidRPr="00351FD7">
        <w:t xml:space="preserve">kako </w:t>
      </w:r>
      <w:r w:rsidRPr="00351FD7">
        <w:t xml:space="preserve"> će u slučaju ispunjenja pretpostavki iz članka </w:t>
      </w:r>
      <w:r w:rsidR="00D02061" w:rsidRPr="00351FD7">
        <w:t>289.</w:t>
      </w:r>
      <w:r w:rsidRPr="00351FD7">
        <w:t xml:space="preserve"> st</w:t>
      </w:r>
      <w:r w:rsidR="00D02061" w:rsidRPr="00351FD7">
        <w:t xml:space="preserve">avak </w:t>
      </w:r>
      <w:r w:rsidRPr="00351FD7">
        <w:t xml:space="preserve">1. SZ-a </w:t>
      </w:r>
      <w:r w:rsidR="00331573">
        <w:t>sud</w:t>
      </w:r>
      <w:r w:rsidRPr="00351FD7">
        <w:t xml:space="preserve"> rješenjem o nastav</w:t>
      </w:r>
      <w:r w:rsidR="00824379" w:rsidRPr="00351FD7">
        <w:t xml:space="preserve">ljanju </w:t>
      </w:r>
      <w:r w:rsidR="00331573">
        <w:t>postupka</w:t>
      </w:r>
      <w:r w:rsidRPr="00351FD7">
        <w:t xml:space="preserve"> pozvati </w:t>
      </w:r>
      <w:r w:rsidR="00824379" w:rsidRPr="00351FD7">
        <w:t>steč</w:t>
      </w:r>
      <w:r w:rsidR="002E3D57">
        <w:t>a</w:t>
      </w:r>
      <w:r w:rsidR="00824379" w:rsidRPr="00351FD7">
        <w:t xml:space="preserve">jne </w:t>
      </w:r>
      <w:r w:rsidRPr="00351FD7"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t xml:space="preserve">sud </w:t>
      </w:r>
      <w:r w:rsidRPr="00351FD7">
        <w:t>će zakazati istovremeno i izvještajno ročište</w:t>
      </w:r>
      <w:r w:rsidR="00824379" w:rsidRPr="00351FD7">
        <w:t xml:space="preserve"> (članak 133. stavak 6. SZ-a)</w:t>
      </w:r>
      <w:r w:rsidRPr="00351FD7">
        <w:t xml:space="preserve">. </w:t>
      </w:r>
    </w:p>
    <w:p w:rsidRDefault="00047B11" w:rsidP="00615013" w:rsidR="00047B11" w:rsidRPr="00351FD7">
      <w:pPr>
        <w:overflowPunct w:val="false"/>
        <w:autoSpaceDE w:val="false"/>
        <w:autoSpaceDN w:val="false"/>
        <w:jc w:val="both"/>
      </w:pPr>
    </w:p>
    <w:p w:rsidRDefault="00615013" w:rsidP="00990B49" w:rsidR="00990B49" w:rsidRPr="00351FD7">
      <w:pPr>
        <w:overflowPunct w:val="false"/>
        <w:autoSpaceDE w:val="false"/>
        <w:autoSpaceDN w:val="false"/>
        <w:jc w:val="both"/>
      </w:pPr>
      <w:r w:rsidRPr="00351FD7">
        <w:tab/>
      </w:r>
      <w:r w:rsidR="002F7538">
        <w:t>S</w:t>
      </w:r>
      <w:r w:rsidR="00BE561D" w:rsidRPr="00351FD7">
        <w:t xml:space="preserve">lijedom svega naprijed navedenog, a temeljem citiranog članka 289. stavak 1.SZ-a, te članka  </w:t>
      </w:r>
      <w:r w:rsidR="00990B49" w:rsidRPr="00351FD7">
        <w:t>133. stavak 5. i 6. SZ-a r</w:t>
      </w:r>
      <w:r w:rsidR="005D59D9">
        <w:t>i</w:t>
      </w:r>
      <w:r w:rsidR="00990B49" w:rsidRPr="00351FD7">
        <w:t xml:space="preserve">ješeno je kao </w:t>
      </w:r>
      <w:r w:rsidR="005D59D9">
        <w:t xml:space="preserve">pod toč. </w:t>
      </w:r>
      <w:r w:rsidR="00753503"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</w:t>
      </w:r>
      <w:r w:rsidR="00914930">
        <w:t>postupku</w:t>
      </w:r>
      <w:r>
        <w:t xml:space="preserve"> obavlja  metodom slučajnog odabira s liste A </w:t>
      </w:r>
      <w:r w:rsidR="0008230C">
        <w:t>stečajnih</w:t>
      </w:r>
      <w:r>
        <w:t xml:space="preserve">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B5468F" w:rsidP="001762B4" w:rsidR="00B5468F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</w:t>
      </w:r>
      <w:r w:rsidR="00914930">
        <w:t>konkurenti</w:t>
      </w:r>
      <w:r w:rsidR="000A6F30">
        <w:t xml:space="preserve">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 xml:space="preserve">postupku predviđa isključivo </w:t>
      </w:r>
      <w:r w:rsidR="0008230C">
        <w:t>stečajne</w:t>
      </w:r>
      <w:r w:rsidR="000A6F30">
        <w:t xml:space="preserve"> upravitelje sa A liste za područje određenog suda</w:t>
      </w:r>
      <w:r w:rsidR="00044AEA">
        <w:t>.</w:t>
      </w:r>
    </w:p>
    <w:p w:rsidRDefault="00B5468F" w:rsidP="001762B4" w:rsidR="00B5468F">
      <w:pPr>
        <w:tabs>
          <w:tab w:pos="0" w:val="left"/>
        </w:tabs>
        <w:jc w:val="both"/>
      </w:pP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192070">
      <w:pPr>
        <w:tabs>
          <w:tab w:pos="0" w:val="left"/>
        </w:tabs>
        <w:jc w:val="both"/>
      </w:pPr>
      <w:r>
        <w:tab/>
        <w:t xml:space="preserve">Uvidom u listu stečajnih upravitelja utvrđeno je da je </w:t>
      </w:r>
      <w:r w:rsidR="00914930">
        <w:t>dosadašnji</w:t>
      </w:r>
      <w:r>
        <w:t xml:space="preserve"> stečajni upravitelj </w:t>
      </w:r>
      <w:r w:rsidR="00EE3B48" w:rsidRPr="00EE3B48">
        <w:t xml:space="preserve">Anđelko Stankus OIB:11168088853 iz Varaždina, Braće Radić 20  </w:t>
      </w:r>
      <w:r w:rsidR="005E2E0A">
        <w:t>upisan</w:t>
      </w:r>
      <w:r w:rsidR="00EC72DB">
        <w:t xml:space="preserve"> na</w:t>
      </w:r>
      <w:r w:rsidR="00A35A89">
        <w:t xml:space="preserve"> listu B stečajnih upravitelja, s</w:t>
      </w:r>
      <w:r w:rsidR="00EC72DB">
        <w:t>lijedom</w:t>
      </w:r>
      <w:r w:rsidR="00A35A89">
        <w:t xml:space="preserve"> </w:t>
      </w:r>
      <w:r w:rsidR="00EC72DB">
        <w:t>navedenog odlučeno je kao pod toč.</w:t>
      </w:r>
      <w:r w:rsidR="0044178B">
        <w:t>III.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tab/>
      </w:r>
      <w:r w:rsidR="0044178B">
        <w:t>S</w:t>
      </w:r>
      <w:r>
        <w:t xml:space="preserve">tečajni </w:t>
      </w:r>
      <w:r w:rsidR="005E2E0A">
        <w:t>upravitelj</w:t>
      </w:r>
      <w:r w:rsidR="00D12BA3" w:rsidRPr="00D12BA3">
        <w:t xml:space="preserve"> </w:t>
      </w:r>
      <w:r w:rsidR="000445CF" w:rsidRPr="000445CF">
        <w:t xml:space="preserve">Ivan Prpić, OIB:16795120342, Zagreb, Hruševečka ulica 11 </w:t>
      </w:r>
      <w:r w:rsidR="0044178B">
        <w:t xml:space="preserve">je </w:t>
      </w:r>
      <w:r>
        <w:t>imenova</w:t>
      </w:r>
      <w:r w:rsidR="0044178B">
        <w:t xml:space="preserve">n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</w:pP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X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615013" w:rsidP="00BE1447" w:rsidR="00615013" w:rsidRPr="00351FD7">
      <w:pPr>
        <w:ind w:firstLine="720"/>
        <w:jc w:val="center"/>
        <w:rPr>
          <w:bCs/>
        </w:rPr>
      </w:pPr>
      <w:r w:rsidRPr="00351FD7">
        <w:rPr>
          <w:bCs/>
        </w:rPr>
        <w:t xml:space="preserve">Zagreb,  </w:t>
      </w:r>
      <w:r w:rsidR="000445CF">
        <w:rPr>
          <w:bCs/>
        </w:rPr>
        <w:t>2</w:t>
      </w:r>
      <w:r w:rsidR="00364264">
        <w:rPr>
          <w:bCs/>
        </w:rPr>
        <w:t>7</w:t>
      </w:r>
      <w:r w:rsidR="008734F5">
        <w:rPr>
          <w:bCs/>
        </w:rPr>
        <w:t>. travnja</w:t>
      </w:r>
      <w:r w:rsidRPr="00351FD7">
        <w:rPr>
          <w:bCs/>
        </w:rPr>
        <w:t xml:space="preserve"> 201</w:t>
      </w:r>
      <w:r w:rsidR="00B87C90">
        <w:rPr>
          <w:bCs/>
        </w:rPr>
        <w:t>7</w:t>
      </w:r>
      <w:r w:rsidRPr="00351FD7">
        <w:rPr>
          <w:bCs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4C1D9D">
        <w:t xml:space="preserve">, v.r. </w:t>
      </w: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4C1D9D" w:rsidP="00445BA5" w:rsidR="004C1D9D">
      <w:pPr>
        <w:jc w:val="right"/>
      </w:pPr>
      <w:r>
        <w:t>Za točnost otpravka-</w:t>
      </w:r>
    </w:p>
    <w:p w:rsidRDefault="004C1D9D" w:rsidP="00445BA5" w:rsidR="004C1D9D">
      <w:pPr>
        <w:jc w:val="right"/>
      </w:pPr>
      <w:r>
        <w:t>ovlašteni službenik</w:t>
      </w:r>
    </w:p>
    <w:p w:rsidRDefault="004C1D9D" w:rsidP="00445BA5" w:rsidR="004C1D9D" w:rsidRPr="007B269F">
      <w:pPr>
        <w:jc w:val="right"/>
      </w:pPr>
      <w:r>
        <w:t xml:space="preserve">Mirjana Gašparić </w:t>
      </w: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D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</w:t>
    </w:r>
    <w:r w:rsidR="00044C83">
      <w:rPr>
        <w:bCs/>
      </w:rPr>
      <w:t xml:space="preserve"> </w:t>
    </w:r>
    <w:r w:rsidR="007422F4">
      <w:rPr>
        <w:bCs/>
      </w:rPr>
      <w:t>St-</w:t>
    </w:r>
    <w:r w:rsidR="007A0725">
      <w:rPr>
        <w:bCs/>
      </w:rPr>
      <w:t>1058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7A0725">
      <w:rPr>
        <w:bCs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1B83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1D9D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54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NAPREDAK poljoprivredna zadruga za proizvodnju, trgovinu i usluge zastupanog po punomoćniku Mihajlo Majstorović</izvorni_sadrzaj>
    <derivirana_varijabla naziv="DomainObject.Predmet.ProtustrankaFormated_1">  NAPREDAK poljoprivredna zadruga za proizvodnju, trgovinu i usluge zastupanog po punomoćniku Mihajlo Majstorović</derivirana_varijabla>
  </DomainObject.Predmet.ProtustrankaFormated>
  <DomainObject.Predmet.ProtustrankaFormatedOIB>
    <izvorni_sadrzaj>  NAPREDAK poljoprivredna zadruga za proizvodnju, trgovinu i usluge, OIB 37011678599 zastupanog po punomoćniku Mihajlo Majstorović</izvorni_sadrzaj>
    <derivirana_varijabla naziv="DomainObject.Predmet.ProtustrankaFormatedOIB_1">  NAPREDAK poljoprivredna zadruga za proizvodnju, trgovinu i usluge, OIB 37011678599 zastupanog po punomoćniku Mihajlo Majstorović</derivirana_varijabla>
  </DomainObject.Predmet.ProtustrankaFormatedOIB>
  <DomainObject.Predmet.ProtustrankaFormatedWithAdress>
    <izvorni_sadrzaj> NAPREDAK poljoprivredna zadruga za proizvodnju, trgovinu i usluge, Kolarić/bb, 47220 Vojnić zastupanog po punomoćniku Mihajlo Majstorović</izvorni_sadrzaj>
    <derivirana_varijabla naziv="DomainObject.Predmet.ProtustrankaFormatedWithAdress_1"> NAPREDAK poljoprivredna zadruga za proizvodnju, trgovinu i usluge, Kolarić/bb, 47220 Vojnić zastupanog po punomoćniku Mihajlo Majstorović</derivirana_varijabla>
  </DomainObject.Predmet.ProtustrankaFormatedWithAdress>
  <DomainObject.Predmet.ProtustrankaFormatedWithAdressOIB>
    <izvorni_sadrzaj> NAPREDAK poljoprivredna zadruga za proizvodnju, trgovinu i usluge, OIB 37011678599, Kolarić/bb, 47220 Vojnić zastupanog po punomoćniku Mihajlo Majstorović</izvorni_sadrzaj>
    <derivirana_varijabla naziv="DomainObject.Predmet.ProtustrankaFormatedWithAdressOIB_1"> NAPREDAK poljoprivredna zadruga za proizvodnju, trgovinu i usluge, OIB 37011678599, Kolarić/bb, 47220 Vojnić zastupanog po punomoćniku Mihajlo Majstorović</derivirana_varijabla>
  </DomainObject.Predmet.ProtustrankaFormatedWithAdressOIB>
  <DomainObject.Predmet.ProtustrankaWithAdress>
    <izvorni_sadrzaj>NAPREDAK poljoprivredna zadruga za proizvodnju, trgovinu i usluge Kolarić/bb, 47220 Vojnić</izvorni_sadrzaj>
    <derivirana_varijabla naziv="DomainObject.Predmet.ProtustrankaWithAdress_1">NAPREDAK poljoprivredna zadruga za proizvodnju, trgovinu i usluge Kolarić/bb, 47220 Vojnić</derivirana_varijabla>
  </DomainObject.Predmet.ProtustrankaWithAdress>
  <DomainObject.Predmet.ProtustrankaWithAdressOIB>
    <izvorni_sadrzaj>NAPREDAK poljoprivredna zadruga za proizvodnju, trgovinu i usluge, OIB 37011678599, Kolarić/bb, 47220 Vojnić</izvorni_sadrzaj>
    <derivirana_varijabla naziv="DomainObject.Predmet.ProtustrankaWithAdressOIB_1">NAPREDAK poljoprivredna zadruga za proizvodnju, trgovinu i usluge, OIB 37011678599, Kolarić/bb, 47220 Vojnić</derivirana_varijabla>
  </DomainObject.Predmet.ProtustrankaWithAdressOIB>
  <DomainObject.Predmet.ProtustrankaNazivFormated>
    <izvorni_sadrzaj>NAPREDAK poljoprivredna zadruga za proizvodnju, trgovinu i usluge</izvorni_sadrzaj>
    <derivirana_varijabla naziv="DomainObject.Predmet.ProtustrankaNazivFormated_1">NAPREDAK poljoprivredna zadruga za proizvodnju, trgovinu i usluge</derivirana_varijabla>
  </DomainObject.Predmet.ProtustrankaNazivFormated>
  <DomainObject.Predmet.ProtustrankaNazivFormatedOIB>
    <izvorni_sadrzaj>NAPREDAK poljoprivredna zadruga za proizvodnju, trgovinu i usluge, OIB 37011678599</izvorni_sadrzaj>
    <derivirana_varijabla naziv="DomainObject.Predmet.ProtustrankaNazivFormatedOIB_1">NAPREDAK poljoprivredna zadruga za proizvodnju, trgovinu i usluge, OIB 37011678599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NAPREDAK poljoprivredna zadruga za proizvodnju, trgovinu i usluge zastupanog po punomoćniku Mihajlo Majstorović</item>
    </izvorni_sadrzaj>
    <derivirana_varijabla naziv="DomainObject.Predmet.ProtuStrankaListFormated_1">
      <item>NAPREDAK poljoprivredna zadruga za proizvodnju, trgovinu i usluge zastupanog po punomoćniku Mihajlo Majstorović</item>
    </derivirana_varijabla>
  </DomainObject.Predmet.ProtuStrankaListFormated>
  <DomainObject.Predmet.ProtuStrankaListFormatedOIB>
    <izvorni_sadrzaj>
      <item>NAPREDAK poljoprivredna zadruga za proizvodnju, trgovinu i usluge, OIB 37011678599 zastupanog po punomoćniku Mihajlo Majstorović</item>
    </izvorni_sadrzaj>
    <derivirana_varijabla naziv="DomainObject.Predmet.ProtuStrankaListFormatedOIB_1">
      <item>NAPREDAK poljoprivredna zadruga za proizvodnju, trgovinu i usluge, OIB 37011678599 zastupanog po punomoćniku Mihajlo Majstorović</item>
    </derivirana_varijabla>
  </DomainObject.Predmet.ProtuStrankaListFormatedOIB>
  <DomainObject.Predmet.ProtuStrankaListFormatedWithAdress>
    <izvorni_sadrzaj>
      <item>NAPREDAK poljoprivredna zadruga za proizvodnju, trgovinu i usluge, Kolarić/bb, 47220 Vojnić zastupanog po punomoćniku Mihajlo Majstorović</item>
    </izvorni_sadrzaj>
    <derivirana_varijabla naziv="DomainObject.Predmet.ProtuStrankaListFormatedWithAdress_1">
      <item>NAPREDAK poljoprivredna zadruga za proizvodnju, trgovinu i usluge, Kolarić/bb, 47220 Vojnić zastupanog po punomoćniku Mihajlo Majstorović</item>
    </derivirana_varijabla>
  </DomainObject.Predmet.ProtuStrankaListFormatedWithAdress>
  <DomainObject.Predmet.ProtuStrankaListFormatedWithAdressOIB>
    <izvorni_sadrzaj>
      <item>NAPREDAK poljoprivredna zadruga za proizvodnju, trgovinu i usluge, OIB 37011678599, Kolarić/bb, 47220 Vojnić zastupanog po punomoćniku Mihajlo Majstorović</item>
    </izvorni_sadrzaj>
    <derivirana_varijabla naziv="DomainObject.Predmet.ProtuStrankaListFormatedWithAdressOIB_1">
      <item>NAPREDAK poljoprivredna zadruga za proizvodnju, trgovinu i usluge, OIB 37011678599, Kolarić/bb, 47220 Vojnić zastupanog po punomoćniku Mihajlo Majstorović</item>
    </derivirana_varijabla>
  </DomainObject.Predmet.ProtuStrankaListFormatedWithAdressOIB>
  <DomainObject.Predmet.ProtuStrankaListNazivFormated>
    <izvorni_sadrzaj>
      <item>NAPREDAK poljoprivredna zadruga za proizvodnju, trgovinu i usluge</item>
    </izvorni_sadrzaj>
    <derivirana_varijabla naziv="DomainObject.Predmet.ProtuStrankaListNazivFormated_1">
      <item>NAPREDAK poljoprivredna zadruga za proizvodnju, trgovinu i usluge</item>
    </derivirana_varijabla>
  </DomainObject.Predmet.ProtuStrankaListNazivFormated>
  <DomainObject.Predmet.ProtuStrankaListNazivFormatedOIB>
    <izvorni_sadrzaj>
      <item>NAPREDAK poljoprivredna zadruga za proizvodnju, trgovinu i usluge, OIB 37011678599</item>
    </izvorni_sadrzaj>
    <derivirana_varijabla naziv="DomainObject.Predmet.ProtuStrankaListNazivFormatedOIB_1">
      <item>NAPREDAK poljoprivredna zadruga za proizvodnju, trgovinu i usluge, OIB 37011678599</item>
    </derivirana_varijabla>
  </DomainObject.Predmet.ProtuStrankaListNazivFormatedOIB>
  <DomainObject.Predmet.OstaliListFormated>
    <izvorni_sadrzaj>
      <item>Mihajlo Majstorović punomoćnik sudionika u postupku NAPREDAK poljoprivredna zadruga za proizvodnju, trgovinu i usluge</item>
    </izvorni_sadrzaj>
    <derivirana_varijabla naziv="DomainObject.Predmet.OstaliListFormated_1">
      <item>Mihajlo Majstorović punomoćnik sudionika u postupku NAPREDAK poljoprivredna zadruga za proizvodnju, trgovinu i usluge</item>
    </derivirana_varijabla>
  </DomainObject.Predmet.OstaliListFormated>
  <DomainObject.Predmet.OstaliListFormatedOIB>
    <izvorni_sadrzaj>
      <item>Mihajlo Majstorović, OIB 66150553165 punomoćnik sudionika u postupku NAPREDAK poljoprivredna zadruga za proizvodnju, trgovinu i usluge</item>
    </izvorni_sadrzaj>
    <derivirana_varijabla naziv="DomainObject.Predmet.OstaliListFormatedOIB_1">
      <item>Mihajlo Majstorović, OIB 66150553165 punomoćnik sudionika u postupku NAPREDAK poljoprivredna zadruga za proizvodnju, trgovinu i usluge</item>
    </derivirana_varijabla>
  </DomainObject.Predmet.OstaliListFormatedOIB>
  <DomainObject.Predmet.OstaliListFormatedWithAdress>
    <izvorni_sadrzaj>
      <item>Mihajlo Majstorović, Klokoč 6, 47220 Klokoč punomoćnik sudionika u postupku NAPREDAK poljoprivredna zadruga za proizvodnju, trgovinu i usluge</item>
    </izvorni_sadrzaj>
    <derivirana_varijabla naziv="DomainObject.Predmet.OstaliListFormatedWithAdress_1">
      <item>Mihajlo Majstorović, Klokoč 6, 47220 Klokoč punomoćnik sudionika u postupku NAPREDAK poljoprivredna zadruga za proizvodnju, trgovinu i usluge</item>
    </derivirana_varijabla>
  </DomainObject.Predmet.OstaliListFormatedWithAdress>
  <DomainObject.Predmet.OstaliListFormatedWithAdressOIB>
    <izvorni_sadrzaj>
      <item>Mihajlo Majstorović, OIB 66150553165, Klokoč 6, 47220 Klokoč punomoćnik sudionika u postupku NAPREDAK poljoprivredna zadruga za proizvodnju, trgovinu i usluge</item>
    </izvorni_sadrzaj>
    <derivirana_varijabla naziv="DomainObject.Predmet.OstaliListFormatedWithAdressOIB_1">
      <item>Mihajlo Majstorović, OIB 66150553165, Klokoč 6, 47220 Klokoč punomoćnik sudionika u postupku NAPREDAK poljoprivredna zadruga za proizvodnju, trgovinu i usluge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NAPREDAK poljoprivredna zadruga za proizvodnju, trgovinu i usluge</izvorni_sadrzaj>
    <derivirana_varijabla naziv="DomainObject.Predmet.ProtustrankaIDrugi_1">NAPREDAK poljoprivredna zadruga za proizvodnju, trgovinu i usluge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NAPREDAK poljoprivredna zadruga za proizvodnju, trgovinu i usluge, OIB 37011678599, Kolarić/bb, 47220 Vojnić</izvorni_sadrzaj>
    <derivirana_varijabla naziv="DomainObject.Predmet.ProtustrankaIDrugiAdressOIB_1">NAPREDAK poljoprivredna zadruga za proizvodnju, trgovinu i usluge, OIB 37011678599, Kolarić/bb,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Mihajlo Majstorović</item>
      <item>NAPREDAK poljoprivredna zadruga za proizvodnju, trgovinu i usluge</item>
    </izvorni_sadrzaj>
    <derivirana_varijabla naziv="DomainObject.Predmet.SudioniciListNaziv_1">
      <item>Fina, RC Zagreb, podružnica Karlovac</item>
      <item>Mihajlo Majstorović</item>
      <item>NAPREDAK poljoprivredna zadruga za proizvodnju, trgovinu i usluge</item>
    </derivirana_varijabla>
  </DomainObject.Predmet.SudioniciListNaziv>
  <DomainObject.Predmet.SudioniciListAdressOIB>
    <izvorni_sadrzaj>
      <item>Fina, RC Zagreb, podružnica Karlovac, OIB 85821130368, Vitezovićeva 1,47000 Karlovac</item>
      <item>Mihajlo Majstorović, OIB 66150553165, Klokoč 6,47220 Klokoč</item>
      <item>NAPREDAK poljoprivredna zadruga za proizvodnju, trgovinu i usluge, OIB 37011678599, Kolarić/bb,47220 Vojnić</item>
    </izvorni_sadrzaj>
    <derivirana_varijabla naziv="DomainObject.Predmet.SudioniciListAdressOIB_1">
      <item>Fina, RC Zagreb, podružnica Karlovac, OIB 85821130368, Vitezovićeva 1,47000 Karlovac</item>
      <item>Mihajlo Majstorović, OIB 66150553165, Klokoč 6,47220 Klokoč</item>
      <item>NAPREDAK poljoprivredna zadruga za proizvodnju, trgovinu i usluge, OIB 37011678599, Kolarić/bb,47220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66150553165</item>
      <item>, OIB 37011678599</item>
    </izvorni_sadrzaj>
    <derivirana_varijabla naziv="DomainObject.Predmet.SudioniciListNazivOIB_1">
      <item>, OIB 85821130368</item>
      <item>, OIB 66150553165</item>
      <item>, OIB 37011678599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37628-0612-48B7-A2BF-175B9007E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1112</properties:Words>
  <properties:Characters>6285</properties:Characters>
  <properties:Lines>140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2017-04-24T07:52:00Z</dcterms:created>
  <dc:creator>galica</dc:creator>
  <cp:lastModifiedBy>Mirjana Gašparić</cp:lastModifiedBy>
  <cp:lastPrinted>2017-04-24T08:16:00Z</cp:lastPrinted>
  <dcterms:modified xmlns:xsi="http://www.w3.org/2001/XMLSchema-instance" xsi:type="dcterms:W3CDTF">2017-04-27T08:43:00Z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