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3be0" w14:paraId="c2a3be0" w:rsidRDefault="00915E1E" w:rsidP="00915E1E" w:rsidR="00C43CDA">
      <w:pPr>
        <w:pStyle w:val="Zaglavlje"/>
        <w:jc w:val="right"/>
        <w15:collapsed w:val="false"/>
      </w:pPr>
      <w:bookmarkStart w:name="_GoBack" w:id="0"/>
      <w:bookmarkEnd w:id="0"/>
      <w:r>
        <w:t xml:space="preserve">       </w:t>
      </w:r>
      <w:r>
        <w:tab/>
      </w:r>
    </w:p>
    <w:p w:rsidRDefault="007178D5" w:rsidP="000938B8" w:rsidR="000938B8" w:rsidRPr="00D21A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  <w:t xml:space="preserve">        </w:t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A37D78">
        <w:rPr>
          <w:sz w:val="22"/>
          <w:szCs w:val="22"/>
        </w:rPr>
        <w:t xml:space="preserve"> </w:t>
      </w:r>
      <w:r w:rsidR="002D79EC">
        <w:rPr>
          <w:sz w:val="22"/>
          <w:szCs w:val="22"/>
        </w:rPr>
        <w:t xml:space="preserve"> </w:t>
      </w:r>
      <w:r w:rsidR="003E3B91">
        <w:rPr>
          <w:sz w:val="22"/>
          <w:szCs w:val="22"/>
        </w:rPr>
        <w:tab/>
      </w:r>
      <w:r w:rsidR="003E3B91">
        <w:rPr>
          <w:sz w:val="22"/>
          <w:szCs w:val="22"/>
        </w:rPr>
        <w:tab/>
      </w:r>
      <w:r w:rsidR="003E3B91">
        <w:rPr>
          <w:sz w:val="22"/>
          <w:szCs w:val="22"/>
        </w:rPr>
        <w:tab/>
      </w:r>
      <w:r w:rsidR="003E3B91">
        <w:rPr>
          <w:sz w:val="22"/>
          <w:szCs w:val="22"/>
        </w:rPr>
        <w:tab/>
        <w:t xml:space="preserve">         </w:t>
      </w:r>
      <w:r w:rsidR="009634BC">
        <w:rPr>
          <w:sz w:val="22"/>
          <w:szCs w:val="22"/>
        </w:rPr>
        <w:t xml:space="preserve">                           </w:t>
      </w:r>
      <w:r w:rsidR="003E3B91">
        <w:rPr>
          <w:sz w:val="22"/>
          <w:szCs w:val="22"/>
        </w:rPr>
        <w:t xml:space="preserve"> </w:t>
      </w:r>
      <w:r w:rsidR="009634BC">
        <w:rPr>
          <w:sz w:val="22"/>
          <w:szCs w:val="22"/>
        </w:rPr>
        <w:t xml:space="preserve">19 </w:t>
      </w:r>
      <w:r w:rsidR="0014448E">
        <w:rPr>
          <w:sz w:val="22"/>
          <w:szCs w:val="22"/>
        </w:rPr>
        <w:t>St-557</w:t>
      </w:r>
      <w:r w:rsidR="003E3B91">
        <w:rPr>
          <w:sz w:val="22"/>
          <w:szCs w:val="22"/>
        </w:rPr>
        <w:t>/17-3</w:t>
      </w:r>
    </w:p>
    <w:p w:rsidRDefault="003E3B91" w:rsidP="000938B8" w:rsidR="003E3B91">
      <w:pPr>
        <w:ind w:hanging="720" w:left="360"/>
        <w:rPr>
          <w:sz w:val="22"/>
          <w:szCs w:val="22"/>
        </w:rPr>
      </w:pPr>
    </w:p>
    <w:p w:rsidRDefault="003E3B91" w:rsidP="000938B8" w:rsidR="003E3B91">
      <w:pPr>
        <w:ind w:hanging="720" w:left="360"/>
        <w:rPr>
          <w:sz w:val="22"/>
          <w:szCs w:val="22"/>
        </w:rPr>
      </w:pPr>
    </w:p>
    <w:p w:rsidRDefault="003E3B91" w:rsidP="000938B8" w:rsidR="003E3B9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915E1E">
        <w:t xml:space="preserve"> na temelju </w:t>
      </w:r>
      <w:r w:rsidR="00013C5E">
        <w:t xml:space="preserve">prijedloga sudske savjetnice Marine Ljubičić Knežević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915E1E">
        <w:t>Osijek</w:t>
      </w:r>
      <w:r w:rsidR="00454056">
        <w:t xml:space="preserve">, Podružnica </w:t>
      </w:r>
      <w:r w:rsidR="00915E1E">
        <w:t>Osijek, L.</w:t>
      </w:r>
      <w:r w:rsidR="003E3B91">
        <w:t xml:space="preserve"> </w:t>
      </w:r>
      <w:proofErr w:type="spellStart"/>
      <w:r w:rsidR="00915E1E">
        <w:t>Jagera</w:t>
      </w:r>
      <w:proofErr w:type="spellEnd"/>
      <w:r w:rsidR="00915E1E">
        <w:t xml:space="preserve"> 3, z</w:t>
      </w:r>
      <w:r w:rsidR="004A0D7B">
        <w:t>a pokretanje skraćenog s</w:t>
      </w:r>
      <w:r w:rsidR="009634BC">
        <w:t xml:space="preserve">tečajnog postupka  nad dužnikom: </w:t>
      </w:r>
      <w:r w:rsidR="0014448E">
        <w:t>TAXI ZVJEZDICA j.d.o.o. za auto-taksi prijevoz i usluge, Osijek, Zrmanjska 29,</w:t>
      </w:r>
      <w:r w:rsidR="004A0D7B">
        <w:t xml:space="preserve"> </w:t>
      </w:r>
      <w:r w:rsidR="0014448E">
        <w:t xml:space="preserve">MBS: 030166055, OIB: 35582043223, </w:t>
      </w:r>
      <w:r w:rsidR="004A0D7B">
        <w:t>temeljem</w:t>
      </w:r>
      <w:r w:rsidR="003E3B91">
        <w:t xml:space="preserve"> članka 430. Stečajnog zakona (</w:t>
      </w:r>
      <w:r w:rsidR="004A0D7B">
        <w:t>„Narodne nov</w:t>
      </w:r>
      <w:r w:rsidR="00316816">
        <w:t>ine“ 71/15)</w:t>
      </w:r>
      <w:r w:rsidR="00224AFF">
        <w:t xml:space="preserve">, dana </w:t>
      </w:r>
      <w:r w:rsidR="0014448E">
        <w:t>15</w:t>
      </w:r>
      <w:r w:rsidR="00224AFF">
        <w:t xml:space="preserve">. </w:t>
      </w:r>
      <w:r w:rsidR="00915E1E">
        <w:t>svibnja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3E3B91" w:rsidP="00224AFF" w:rsidR="003E3B91">
      <w:pPr>
        <w:ind w:firstLine="708"/>
        <w:jc w:val="both"/>
      </w:pPr>
    </w:p>
    <w:p w:rsidRDefault="00443F69" w:rsidP="00532E0A" w:rsidR="00443F69">
      <w:pPr>
        <w:jc w:val="both"/>
      </w:pPr>
    </w:p>
    <w:p w:rsidRDefault="003E3B91" w:rsidP="00532E0A" w:rsidR="003E3B91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3E3B91" w:rsidP="00047A8F" w:rsidR="003E3B91">
      <w:pPr>
        <w:jc w:val="both"/>
        <w:rPr>
          <w:bCs/>
        </w:rPr>
      </w:pPr>
    </w:p>
    <w:p w:rsidRDefault="003E3B91" w:rsidP="00047A8F" w:rsidR="003E3B91">
      <w:pPr>
        <w:jc w:val="both"/>
        <w:rPr>
          <w:bCs/>
        </w:rPr>
      </w:pPr>
    </w:p>
    <w:p w:rsidRDefault="00224AFF" w:rsidP="003E3B91" w:rsidR="00224AFF">
      <w:pPr>
        <w:ind w:hanging="567" w:left="1276"/>
        <w:jc w:val="both"/>
      </w:pPr>
      <w:r>
        <w:rPr>
          <w:bCs/>
        </w:rPr>
        <w:t xml:space="preserve">I </w:t>
      </w:r>
      <w:r w:rsidR="003E3B91">
        <w:rPr>
          <w:bCs/>
        </w:rPr>
        <w:tab/>
      </w:r>
      <w:r>
        <w:rPr>
          <w:bCs/>
        </w:rPr>
        <w:t>Utvrđuje se da ukupni iznos evidentiranog duga dužnika</w:t>
      </w:r>
      <w:r w:rsidR="009634BC" w:rsidRPr="009634BC">
        <w:t xml:space="preserve"> </w:t>
      </w:r>
      <w:r w:rsidR="0014448E">
        <w:t xml:space="preserve">TAXI ZVJEZDICA j.d.o.o. za auto-taksi prijevoz i usluge, Osijek, Zrmanjska 29, MBS: 030166055, OIB: 35582043223, </w:t>
      </w:r>
      <w:r>
        <w:t xml:space="preserve">iznosi </w:t>
      </w:r>
      <w:r w:rsidR="0014448E">
        <w:t>33.450,00</w:t>
      </w:r>
      <w:r>
        <w:t xml:space="preserve"> kn.</w:t>
      </w:r>
    </w:p>
    <w:p w:rsidRDefault="003E3B91" w:rsidP="003E3B91" w:rsidR="003E3B91">
      <w:pPr>
        <w:jc w:val="both"/>
      </w:pPr>
    </w:p>
    <w:p w:rsidRDefault="00224AFF" w:rsidP="003E3B91" w:rsidR="003E4DD9">
      <w:pPr>
        <w:ind w:hanging="567" w:left="1276"/>
        <w:jc w:val="both"/>
      </w:pPr>
      <w:r>
        <w:t xml:space="preserve">II </w:t>
      </w:r>
      <w:r w:rsidR="003E3B91">
        <w:tab/>
      </w:r>
      <w:r>
        <w:t xml:space="preserve">Poziva se </w:t>
      </w:r>
      <w:r w:rsidR="0010672D">
        <w:t xml:space="preserve">osoba ovlaštena za zastupanje dužnika </w:t>
      </w:r>
      <w:r w:rsidR="0014448E">
        <w:t>Ana-Maria Šimić,</w:t>
      </w:r>
      <w:r w:rsidR="00915E1E">
        <w:t xml:space="preserve"> </w:t>
      </w:r>
      <w:r w:rsidR="0014448E">
        <w:t xml:space="preserve">Bilje, Lajoša Košuta 3, </w:t>
      </w:r>
      <w:r w:rsidR="00905F6B">
        <w:t xml:space="preserve">OIB: </w:t>
      </w:r>
      <w:r w:rsidR="0014448E">
        <w:t>79646600202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E3B91" w:rsidP="003E3B91" w:rsidR="003E3B91">
      <w:pPr>
        <w:ind w:hanging="567" w:left="1276"/>
        <w:jc w:val="both"/>
      </w:pPr>
    </w:p>
    <w:p w:rsidRDefault="00413C80" w:rsidP="003E3B91" w:rsidR="00A63F24">
      <w:pPr>
        <w:ind w:hanging="567" w:left="1276"/>
        <w:jc w:val="both"/>
      </w:pPr>
      <w:r>
        <w:t>III</w:t>
      </w:r>
      <w:r w:rsidR="00A63F24">
        <w:t xml:space="preserve"> </w:t>
      </w:r>
      <w:r w:rsidR="003E3B91">
        <w:tab/>
      </w:r>
      <w:r w:rsidR="00A63F24">
        <w:t>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14448E">
        <w:t>557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3E3B91" w:rsidP="003E3B91" w:rsidR="003E3B91">
      <w:pPr>
        <w:ind w:hanging="567" w:left="1276"/>
        <w:jc w:val="both"/>
      </w:pPr>
    </w:p>
    <w:p w:rsidRDefault="00413C80" w:rsidP="003E3B91" w:rsidR="003E3B91">
      <w:pPr>
        <w:ind w:hanging="425" w:left="1276"/>
        <w:jc w:val="both"/>
      </w:pPr>
      <w:r>
        <w:t>I</w:t>
      </w:r>
      <w:r w:rsidR="00A63F24">
        <w:t xml:space="preserve">V </w:t>
      </w:r>
      <w:r w:rsidR="003E3B91">
        <w:tab/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</w:t>
      </w:r>
    </w:p>
    <w:p w:rsidRDefault="003E3B91" w:rsidP="003E3B91" w:rsidR="003E3B91">
      <w:pPr>
        <w:ind w:hanging="425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9634BC" w:rsidP="003E3B91" w:rsidR="003E3B91">
      <w:pPr>
        <w:ind w:firstLine="5" w:left="4248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19 </w:t>
      </w:r>
      <w:r w:rsidR="0014448E">
        <w:rPr>
          <w:sz w:val="22"/>
          <w:szCs w:val="22"/>
        </w:rPr>
        <w:t>St-557</w:t>
      </w:r>
      <w:r w:rsidR="003E3B91">
        <w:rPr>
          <w:sz w:val="22"/>
          <w:szCs w:val="22"/>
        </w:rPr>
        <w:t>/17-3</w:t>
      </w:r>
    </w:p>
    <w:p w:rsidRDefault="003E3B91" w:rsidP="003E3B91" w:rsidR="003E3B91">
      <w:pPr>
        <w:jc w:val="center"/>
      </w:pPr>
      <w:r>
        <w:rPr>
          <w:sz w:val="22"/>
          <w:szCs w:val="22"/>
        </w:rPr>
        <w:t>2</w:t>
      </w:r>
    </w:p>
    <w:p w:rsidRDefault="003E3B91" w:rsidP="003E3B91" w:rsidR="003E3B91">
      <w:pPr>
        <w:jc w:val="both"/>
      </w:pPr>
    </w:p>
    <w:p w:rsidRDefault="003E3B91" w:rsidP="003E3B91" w:rsidR="003E3B91">
      <w:pPr>
        <w:ind w:hanging="567" w:left="1276"/>
        <w:jc w:val="both"/>
      </w:pPr>
    </w:p>
    <w:p w:rsidRDefault="008B0E56" w:rsidP="003E3B91" w:rsidR="00A63F24">
      <w:pPr>
        <w:ind w:left="1276"/>
        <w:jc w:val="both"/>
      </w:pPr>
      <w:r>
        <w:t>292. Stečajnog zakona, na odgovarajući način.</w:t>
      </w:r>
    </w:p>
    <w:p w:rsidRDefault="003E3B91" w:rsidP="003E3B91" w:rsidR="003E3B91">
      <w:pPr>
        <w:ind w:left="1276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4448E">
        <w:t>15</w:t>
      </w:r>
      <w:r w:rsidR="003E3B91">
        <w:t>.</w:t>
      </w:r>
      <w:r>
        <w:t xml:space="preserve"> </w:t>
      </w:r>
      <w:r w:rsidR="00915E1E">
        <w:t>svibnja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>
      <w:pPr>
        <w:ind w:left="708"/>
        <w:jc w:val="center"/>
      </w:pPr>
    </w:p>
    <w:p w:rsidRDefault="003E3B91" w:rsidP="00F2165F" w:rsidR="003E3B91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7C1A99" w:rsidP="00454056" w:rsidR="007C1A99">
      <w:pPr>
        <w:ind w:left="6372"/>
        <w:jc w:val="both"/>
        <w:rPr>
          <w:bCs/>
        </w:rPr>
      </w:pPr>
    </w:p>
    <w:p w:rsidRDefault="00915E1E" w:rsidP="00454056" w:rsidR="00915E1E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915E1E" w:rsidP="00454056" w:rsidR="00915E1E">
      <w:pPr>
        <w:ind w:left="6372"/>
        <w:jc w:val="both"/>
      </w:pPr>
      <w:r>
        <w:t>Marina Ljubičić Knežević</w:t>
      </w:r>
    </w:p>
    <w:p w:rsidRDefault="003E3B91" w:rsidP="00454056" w:rsidR="003E3B91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3E3B91" w:rsidP="00F2165F" w:rsidR="008B0E56">
      <w:pPr>
        <w:numPr>
          <w:ilvl w:val="0"/>
          <w:numId w:val="1"/>
        </w:numPr>
        <w:jc w:val="both"/>
      </w:pPr>
      <w:r>
        <w:t>O</w:t>
      </w:r>
      <w:r w:rsidR="00A57DB1">
        <w:t>glasna ploča - zahtjev</w:t>
      </w:r>
    </w:p>
    <w:p w:rsidRDefault="003E3B91" w:rsidR="00532E0A">
      <w:pPr>
        <w:numPr>
          <w:ilvl w:val="0"/>
          <w:numId w:val="1"/>
        </w:numPr>
      </w:pPr>
      <w:r>
        <w:t>K</w:t>
      </w:r>
      <w:r w:rsidR="00F2165F">
        <w:t xml:space="preserve">al. </w:t>
      </w:r>
      <w:r>
        <w:t>30.</w:t>
      </w:r>
      <w:r w:rsidR="00915E1E">
        <w:t>6</w:t>
      </w:r>
      <w:r>
        <w:t>. 17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4BC" w:rsidR="009634BC">
      <w:r>
        <w:separator/>
      </w:r>
    </w:p>
  </w:endnote>
  <w:endnote w:id="0" w:type="continuationSeparator">
    <w:p w:rsidRDefault="009634BC" w:rsidR="00963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4BC" w:rsidR="009634BC">
      <w:r>
        <w:separator/>
      </w:r>
    </w:p>
  </w:footnote>
  <w:footnote w:id="0" w:type="continuationSeparator">
    <w:p w:rsidRDefault="009634BC" w:rsidR="009634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4BC" w:rsidP="001B70D9" w:rsidR="009634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34BC" w:rsidR="009634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4BC" w:rsidP="001B70D9" w:rsidR="009634BC">
    <w:pPr>
      <w:pStyle w:val="Zaglavlje"/>
      <w:framePr w:y="1" w:xAlign="center" w:vAnchor="text" w:hAnchor="margin" w:wrap="around"/>
      <w:rPr>
        <w:rStyle w:val="Brojstranice"/>
      </w:rPr>
    </w:pPr>
  </w:p>
  <w:p w:rsidRDefault="009634BC" w:rsidP="00C43CDA" w:rsidR="009634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4448E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3B9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E1E"/>
    <w:rsid w:val="00921614"/>
    <w:rsid w:val="00930B0A"/>
    <w:rsid w:val="00936874"/>
    <w:rsid w:val="00937840"/>
    <w:rsid w:val="009525D4"/>
    <w:rsid w:val="009634BC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4D94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F4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D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D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D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D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F4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D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D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D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D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St-557/2017</izvorni_sadrzaj>
    <derivirana_varijabla naziv="DomainObject.Predmet.OznakaBroj_1">St-557/2017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TAXI ZVJEZDICA jednostavno društvo s ograničenom odgovornošću za auto-taksi prijevoz i usluge</izvorni_sadrzaj>
    <derivirana_varijabla naziv="DomainObject.Predmet.ProtustrankaFormated_1">  TAXI ZVJEZDICA jednostavno društvo s ograničenom odgovornošću za auto-taksi prijevoz i usluge</derivirana_varijabla>
  </DomainObject.Predmet.ProtustrankaFormated>
  <DomainObject.Predmet.ProtustrankaFormatedOIB>
    <izvorni_sadrzaj>  TAXI ZVJEZDICA jednostavno društvo s ograničenom odgovornošću za auto-taksi prijevoz i usluge, OIB 35582043223</izvorni_sadrzaj>
    <derivirana_varijabla naziv="DomainObject.Predmet.ProtustrankaFormatedOIB_1">  TAXI ZVJEZDICA jednostavno društvo s ograničenom odgovornošću za auto-taksi prijevoz i usluge, OIB 35582043223</derivirana_varijabla>
  </DomainObject.Predmet.ProtustrankaFormatedOIB>
  <DomainObject.Predmet.ProtustrankaFormatedWithAdress>
    <izvorni_sadrzaj> TAXI ZVJEZDICA jednostavno društvo s ograničenom odgovornošću za auto-taksi prijevoz i usluge, Zrmanjska 29, 31000 Osijek</izvorni_sadrzaj>
    <derivirana_varijabla naziv="DomainObject.Predmet.ProtustrankaFormatedWithAdress_1"> TAXI ZVJEZDICA jednostavno društvo s ograničenom odgovornošću za auto-taksi prijevoz i usluge, Zrmanjska 29, 31000 Osijek</derivirana_varijabla>
  </DomainObject.Predmet.ProtustrankaFormatedWithAdress>
  <DomainObject.Predmet.ProtustrankaFormatedWithAdressOIB>
    <izvorni_sadrzaj> TAXI ZVJEZDICA jednostavno društvo s ograničenom odgovornošću za auto-taksi prijevoz i usluge, OIB 35582043223, Zrmanjska 29, 31000 Osijek</izvorni_sadrzaj>
    <derivirana_varijabla naziv="DomainObject.Predmet.ProtustrankaFormatedWithAdressOIB_1"> TAXI ZVJEZDICA jednostavno društvo s ograničenom odgovornošću za auto-taksi prijevoz i usluge, OIB 35582043223, Zrmanjska 29, 31000 Osijek</derivirana_varijabla>
  </DomainObject.Predmet.ProtustrankaFormatedWithAdressOIB>
  <DomainObject.Predmet.ProtustrankaWithAdress>
    <izvorni_sadrzaj>TAXI ZVJEZDICA jednostavno društvo s ograničenom odgovornošću za auto-taksi prijevoz i usluge Zrmanjska 29, 31000 Osijek</izvorni_sadrzaj>
    <derivirana_varijabla naziv="DomainObject.Predmet.ProtustrankaWithAdress_1">TAXI ZVJEZDICA jednostavno društvo s ograničenom odgovornošću za auto-taksi prijevoz i usluge Zrmanjska 29, 31000 Osijek</derivirana_varijabla>
  </DomainObject.Predmet.ProtustrankaWithAdress>
  <DomainObject.Predmet.ProtustrankaWithAdressOIB>
    <izvorni_sadrzaj>TAXI ZVJEZDICA jednostavno društvo s ograničenom odgovornošću za auto-taksi prijevoz i usluge, OIB 35582043223, Zrmanjska 29, 31000 Osijek</izvorni_sadrzaj>
    <derivirana_varijabla naziv="DomainObject.Predmet.ProtustrankaWithAdressOIB_1">TAXI ZVJEZDICA jednostavno društvo s ograničenom odgovornošću za auto-taksi prijevoz i usluge, OIB 35582043223, Zrmanjska 29, 31000 Osijek</derivirana_varijabla>
  </DomainObject.Predmet.ProtustrankaWithAdressOIB>
  <DomainObject.Predmet.ProtustrankaNazivFormated>
    <izvorni_sadrzaj>TAXI ZVJEZDICA jednostavno društvo s ograničenom odgovornošću za auto-taksi prijevoz i usluge</izvorni_sadrzaj>
    <derivirana_varijabla naziv="DomainObject.Predmet.ProtustrankaNazivFormated_1">TAXI ZVJEZDICA jednostavno društvo s ograničenom odgovornošću za auto-taksi prijevoz i usluge</derivirana_varijabla>
  </DomainObject.Predmet.ProtustrankaNazivFormated>
  <DomainObject.Predmet.ProtustrankaNazivFormatedOIB>
    <izvorni_sadrzaj>TAXI ZVJEZDICA jednostavno društvo s ograničenom odgovornošću za auto-taksi prijevoz i usluge, OIB 35582043223</izvorni_sadrzaj>
    <derivirana_varijabla naziv="DomainObject.Predmet.ProtustrankaNazivFormatedOIB_1">TAXI ZVJEZDICA jednostavno društvo s ograničenom odgovornošću za auto-taksi prijevoz i usluge, OIB 35582043223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TAXI ZVJEZDICA jednostavno društvo s ograničenom odgovornošću za auto-taksi prijevoz i usluge</item>
    </izvorni_sadrzaj>
    <derivirana_varijabla naziv="DomainObject.Predmet.ProtuStrankaListFormated_1">
      <item>TAXI ZVJEZDICA jednostavno društvo s ograničenom odgovornošću za auto-taksi prijevoz i usluge</item>
    </derivirana_varijabla>
  </DomainObject.Predmet.ProtuStrankaListFormated>
  <DomainObject.Predmet.ProtuStrankaListFormatedOIB>
    <izvorni_sadrzaj>
      <item>TAXI ZVJEZDICA jednostavno društvo s ograničenom odgovornošću za auto-taksi prijevoz i usluge, OIB 35582043223</item>
    </izvorni_sadrzaj>
    <derivirana_varijabla naziv="DomainObject.Predmet.ProtuStrankaListFormatedOIB_1">
      <item>TAXI ZVJEZDICA jednostavno društvo s ograničenom odgovornošću za auto-taksi prijevoz i usluge, OIB 35582043223</item>
    </derivirana_varijabla>
  </DomainObject.Predmet.ProtuStrankaListFormatedOIB>
  <DomainObject.Predmet.ProtuStrankaListFormatedWithAdress>
    <izvorni_sadrzaj>
      <item>TAXI ZVJEZDICA jednostavno društvo s ograničenom odgovornošću za auto-taksi prijevoz i usluge, Zrmanjska 29, 31000 Osijek</item>
    </izvorni_sadrzaj>
    <derivirana_varijabla naziv="DomainObject.Predmet.ProtuStrankaListFormatedWithAdress_1">
      <item>TAXI ZVJEZDICA jednostavno društvo s ograničenom odgovornošću za auto-taksi prijevoz i usluge, Zrmanjska 29, 31000 Osijek</item>
    </derivirana_varijabla>
  </DomainObject.Predmet.ProtuStrankaListFormatedWithAdress>
  <DomainObject.Predmet.ProtuStrankaListFormatedWithAdressOIB>
    <izvorni_sadrzaj>
      <item>TAXI ZVJEZDICA jednostavno društvo s ograničenom odgovornošću za auto-taksi prijevoz i usluge, OIB 35582043223, Zrmanjska 29, 31000 Osijek</item>
    </izvorni_sadrzaj>
    <derivirana_varijabla naziv="DomainObject.Predmet.ProtuStrankaListFormatedWithAdressOIB_1">
      <item>TAXI ZVJEZDICA jednostavno društvo s ograničenom odgovornošću za auto-taksi prijevoz i usluge, OIB 35582043223, Zrmanjska 29, 31000 Osijek</item>
    </derivirana_varijabla>
  </DomainObject.Predmet.ProtuStrankaListFormatedWithAdressOIB>
  <DomainObject.Predmet.ProtuStrankaListNazivFormated>
    <izvorni_sadrzaj>
      <item>TAXI ZVJEZDICA jednostavno društvo s ograničenom odgovornošću za auto-taksi prijevoz i usluge</item>
    </izvorni_sadrzaj>
    <derivirana_varijabla naziv="DomainObject.Predmet.ProtuStrankaListNazivFormated_1">
      <item>TAXI ZVJEZDICA jednostavno društvo s ograničenom odgovornošću za auto-taksi prijevoz i usluge</item>
    </derivirana_varijabla>
  </DomainObject.Predmet.ProtuStrankaListNazivFormated>
  <DomainObject.Predmet.ProtuStrankaListNazivFormatedOIB>
    <izvorni_sadrzaj>
      <item>TAXI ZVJEZDICA jednostavno društvo s ograničenom odgovornošću za auto-taksi prijevoz i usluge, OIB 35582043223</item>
    </izvorni_sadrzaj>
    <derivirana_varijabla naziv="DomainObject.Predmet.ProtuStrankaListNazivFormatedOIB_1">
      <item>TAXI ZVJEZDICA jednostavno društvo s ograničenom odgovornošću za auto-taksi prijevoz i usluge, OIB 35582043223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TAXI ZVJEZDICA jednostavno društvo s ograničenom odgovornošću za auto-taksi prijevoz i usluge</izvorni_sadrzaj>
    <derivirana_varijabla naziv="DomainObject.Predmet.ProtustrankaIDrugi_1">TAXI ZVJEZDICA jednostavno društvo s ograničenom odgovornošću za auto-taksi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TAXI ZVJEZDICA jednostavno društvo s ograničenom odgovornošću za auto-taksi prijevoz i usluge, OIB 35582043223, Zrmanjska 29, 31000 Osijek</izvorni_sadrzaj>
    <derivirana_varijabla naziv="DomainObject.Predmet.ProtustrankaIDrugiAdressOIB_1">TAXI ZVJEZDICA jednostavno društvo s ograničenom odgovornošću za auto-taksi prijevoz i usluge, OIB 35582043223, Zrmanjska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TAXI ZVJEZDICA jednostavno društvo s ograničenom odgovornošću za auto-taksi prijevoz i usluge</item>
    </izvorni_sadrzaj>
    <derivirana_varijabla naziv="DomainObject.Predmet.SudioniciListNaziv_1">
      <item>FINA RC OSIJEK</item>
      <item>TAXI ZVJEZDICA jednostavno društvo s ograničenom odgovornošću za auto-taksi prijevoz i usluge</item>
    </derivirana_varijabla>
  </DomainObject.Predmet.SudioniciListNaziv>
  <DomainObject.Predmet.SudioniciListAdressOIB>
    <izvorni_sadrzaj>
      <item>FINA RC OSIJEK, OIB 85821130368</item>
      <item>TAXI ZVJEZDICA jednostavno društvo s ograničenom odgovornošću za auto-taksi prijevoz i usluge, OIB 35582043223, Zrmanjska 29,31000 Osijek</item>
    </izvorni_sadrzaj>
    <derivirana_varijabla naziv="DomainObject.Predmet.SudioniciListAdressOIB_1">
      <item>FINA RC OSIJEK, OIB 85821130368</item>
      <item>TAXI ZVJEZDICA jednostavno društvo s ograničenom odgovornošću za auto-taksi prijevoz i usluge, OIB 35582043223, Zrmanjska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35582043223</item>
    </izvorni_sadrzaj>
    <derivirana_varijabla naziv="DomainObject.Predmet.SudioniciListNazivOIB_1">
      <item>, OIB 85821130368</item>
      <item>, OIB 35582043223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381</properties:Words>
  <properties:Characters>2056</properties:Characters>
  <properties:Lines>74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2017-05-15T05:51:00Z</dcterms:created>
  <dc:creator>Korisnik</dc:creator>
  <cp:lastModifiedBy>Marija Galić</cp:lastModifiedBy>
  <cp:lastPrinted>2017-05-15T05:51:00Z</cp:lastPrinted>
  <dcterms:modified xmlns:xsi="http://www.w3.org/2001/XMLSchema-instance" xsi:type="dcterms:W3CDTF">2017-05-15T05:55:00Z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