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b6e4" w14:paraId="04cb6e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6A53CA">
        <w:t>100</w:t>
      </w:r>
      <w:r w:rsidR="00A5754A">
        <w:t>2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A5754A">
        <w:t>HIGRAD d.o.o. za projektiranje, građenje i nadzor, Zagreb, Hercegovačka 65, MBS: 080555150, OIB: 72598666089</w:t>
      </w:r>
      <w:r>
        <w:t>, dana 1</w:t>
      </w:r>
      <w:r w:rsidR="00A5754A">
        <w:t>2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A5754A">
        <w:t>HIGRAD d.o.o. za projektiranje, građenje i nadzor, Zagreb, Hercegovačka 65, MBS: 080555150, OIB: 72598666089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BB1CF1">
        <w:t>Dinka Trumbić</w:t>
      </w:r>
      <w:r w:rsidR="00302052" w:rsidRPr="00B03FBD">
        <w:t xml:space="preserve">, </w:t>
      </w:r>
      <w:r w:rsidR="00BB1CF1">
        <w:t>Split</w:t>
      </w:r>
      <w:r w:rsidR="00302052" w:rsidRPr="00B03FBD">
        <w:t xml:space="preserve">, </w:t>
      </w:r>
      <w:r w:rsidR="00BB1CF1">
        <w:t>Lovretska 10</w:t>
      </w:r>
      <w:r w:rsidR="00302052" w:rsidRPr="00B03FBD">
        <w:t xml:space="preserve">, </w:t>
      </w:r>
      <w:r w:rsidR="00BB1CF1">
        <w:t>OIB: 43468134790</w:t>
      </w:r>
      <w:r>
        <w:t>.</w:t>
      </w:r>
    </w:p>
    <w:p w:rsidRDefault="009A079B" w:rsidP="009A079B" w:rsidR="009A079B">
      <w:pPr>
        <w:ind w:left="971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A5754A">
        <w:t>HIGRAD d.o.o. za projektiranje, građenje i nadzor, Zagreb, Hercegovačka 65, MBS: 080555150, OIB: 72598666089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9A079B" w:rsidR="009A079B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</w:t>
      </w:r>
      <w:r w:rsidR="00A5754A">
        <w:t>4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A5754A">
        <w:t>HIGRAD d.o.o. za projektiranje, građenje i nadzor, Zagreb, Hercegovačka 65, MBS: 080555150, OIB: 72598666089</w:t>
      </w:r>
      <w:r>
        <w:t>.</w:t>
      </w:r>
    </w:p>
    <w:p w:rsidRDefault="009A079B" w:rsidP="009A079B" w:rsidR="009A079B">
      <w:pPr>
        <w:jc w:val="both"/>
      </w:pPr>
    </w:p>
    <w:p w:rsidRDefault="009A079B" w:rsidP="00977BE7" w:rsidR="009A079B">
      <w:pPr>
        <w:pStyle w:val="Tijeloteksta"/>
      </w:pPr>
    </w:p>
    <w:p w:rsidRDefault="00977BE7" w:rsidP="00977BE7" w:rsidR="00977BE7">
      <w:pPr>
        <w:pStyle w:val="Tijeloteksta"/>
      </w:pPr>
    </w:p>
    <w:p w:rsidRDefault="00626C97" w:rsidP="009A079B" w:rsidR="00626C97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 xml:space="preserve"> 7 St-</w:t>
      </w:r>
      <w:r w:rsidR="001F3914">
        <w:t>100</w:t>
      </w:r>
      <w:r w:rsidR="00A5754A">
        <w:t>2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</w:t>
      </w:r>
      <w:r w:rsidR="009E5C41">
        <w:t>1</w:t>
      </w:r>
      <w:r>
        <w:t>. svibnja 2016. godine objavio oglas na mrežnoj stranici e-Oglasna ploča sudova pod poslovnim brojem St-</w:t>
      </w:r>
      <w:r w:rsidR="00626C97">
        <w:t>100</w:t>
      </w:r>
      <w:r w:rsidR="00A5754A">
        <w:t>2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A5754A">
        <w:t>2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1E7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F3914"/>
    <w:rsid w:val="002300ED"/>
    <w:rsid w:val="00302052"/>
    <w:rsid w:val="00333EEE"/>
    <w:rsid w:val="00351805"/>
    <w:rsid w:val="00407631"/>
    <w:rsid w:val="006100CF"/>
    <w:rsid w:val="00626C97"/>
    <w:rsid w:val="006844B5"/>
    <w:rsid w:val="006A53CA"/>
    <w:rsid w:val="00730373"/>
    <w:rsid w:val="00855C96"/>
    <w:rsid w:val="008761FA"/>
    <w:rsid w:val="008A1EAC"/>
    <w:rsid w:val="00947718"/>
    <w:rsid w:val="009601E7"/>
    <w:rsid w:val="00977BE7"/>
    <w:rsid w:val="00987572"/>
    <w:rsid w:val="009A079B"/>
    <w:rsid w:val="009E5C41"/>
    <w:rsid w:val="00A5754A"/>
    <w:rsid w:val="00B82754"/>
    <w:rsid w:val="00BB1CF1"/>
    <w:rsid w:val="00C818C4"/>
    <w:rsid w:val="00D21A2C"/>
    <w:rsid w:val="00D833A5"/>
    <w:rsid w:val="00DA15C8"/>
    <w:rsid w:val="00DA3881"/>
    <w:rsid w:val="00DE0702"/>
    <w:rsid w:val="00E1588B"/>
    <w:rsid w:val="00E705DA"/>
    <w:rsid w:val="00F26EE9"/>
    <w:rsid w:val="00F5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3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833A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833A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3A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3A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3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833A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833A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3A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3A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St-1002/2016-4</izvorni_sadrzaj>
    <derivirana_varijabla naziv="DomainObject.Oznaka_1">St-1002/2016-4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St-1002/2016</izvorni_sadrzaj>
    <derivirana_varijabla naziv="DomainObject.Predmet.OznakaBroj_1">St-1002/2016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HIGRAD d.o.o. za projektiranje, građenje i nadzor</izvorni_sadrzaj>
    <derivirana_varijabla naziv="DomainObject.Predmet.ProtustrankaFormated_1">  HIGRAD d.o.o. za projektiranje, građenje i nadzor</derivirana_varijabla>
  </DomainObject.Predmet.ProtustrankaFormated>
  <DomainObject.Predmet.ProtustrankaFormatedOIB>
    <izvorni_sadrzaj>  HIGRAD d.o.o. za projektiranje, građenje i nadzor, OIB 72598666089</izvorni_sadrzaj>
    <derivirana_varijabla naziv="DomainObject.Predmet.ProtustrankaFormatedOIB_1">  HIGRAD d.o.o. za projektiranje, građenje i nadzor, OIB 72598666089</derivirana_varijabla>
  </DomainObject.Predmet.ProtustrankaFormatedOIB>
  <DomainObject.Predmet.ProtustrankaFormatedWithAdress>
    <izvorni_sadrzaj> HIGRAD d.o.o. za projektiranje, građenje i nadzor, Hercegovačka 65, 10000 Zagreb</izvorni_sadrzaj>
    <derivirana_varijabla naziv="DomainObject.Predmet.ProtustrankaFormatedWithAdress_1"> HIGRAD d.o.o. za projektiranje, građenje i nadzor, Hercegovačka 65, 10000 Zagreb</derivirana_varijabla>
  </DomainObject.Predmet.ProtustrankaFormatedWithAdress>
  <DomainObject.Predmet.ProtustrankaFormatedWithAdressOIB>
    <izvorni_sadrzaj> HIGRAD d.o.o. za projektiranje, građenje i nadzor, OIB 72598666089, Hercegovačka 65, 10000 Zagreb</izvorni_sadrzaj>
    <derivirana_varijabla naziv="DomainObject.Predmet.ProtustrankaFormatedWithAdressOIB_1"> HIGRAD d.o.o. za projektiranje, građenje i nadzor, OIB 72598666089, Hercegovačka 65, 10000 Zagreb</derivirana_varijabla>
  </DomainObject.Predmet.ProtustrankaFormatedWithAdressOIB>
  <DomainObject.Predmet.ProtustrankaWithAdress>
    <izvorni_sadrzaj>HIGRAD d.o.o. za projektiranje, građenje i nadzor Hercegovačka 65, 10000 Zagreb</izvorni_sadrzaj>
    <derivirana_varijabla naziv="DomainObject.Predmet.ProtustrankaWithAdress_1">HIGRAD d.o.o. za projektiranje, građenje i nadzor Hercegovačka 65, 10000 Zagreb</derivirana_varijabla>
  </DomainObject.Predmet.ProtustrankaWithAdress>
  <DomainObject.Predmet.ProtustrankaWithAdressOIB>
    <izvorni_sadrzaj>HIGRAD d.o.o. za projektiranje, građenje i nadzor, OIB 72598666089, Hercegovačka 65, 10000 Zagreb</izvorni_sadrzaj>
    <derivirana_varijabla naziv="DomainObject.Predmet.ProtustrankaWithAdressOIB_1">HIGRAD d.o.o. za projektiranje, građenje i nadzor, OIB 72598666089, Hercegovačka 65, 10000 Zagreb</derivirana_varijabla>
  </DomainObject.Predmet.ProtustrankaWithAdressOIB>
  <DomainObject.Predmet.ProtustrankaNazivFormated>
    <izvorni_sadrzaj>HIGRAD d.o.o. za projektiranje, građenje i nadzor</izvorni_sadrzaj>
    <derivirana_varijabla naziv="DomainObject.Predmet.ProtustrankaNazivFormated_1">HIGRAD d.o.o. za projektiranje, građenje i nadzor</derivirana_varijabla>
  </DomainObject.Predmet.ProtustrankaNazivFormated>
  <DomainObject.Predmet.ProtustrankaNazivFormatedOIB>
    <izvorni_sadrzaj>HIGRAD d.o.o. za projektiranje, građenje i nadzor, OIB 72598666089</izvorni_sadrzaj>
    <derivirana_varijabla naziv="DomainObject.Predmet.ProtustrankaNazivFormatedOIB_1">HIGRAD d.o.o. za projektiranje, građenje i nadzor, OIB 72598666089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HIGRAD d.o.o. za projektiranje, građenje i nadzor</item>
    </izvorni_sadrzaj>
    <derivirana_varijabla naziv="DomainObject.Predmet.ProtuStrankaListFormated_1">
      <item>HIGRAD d.o.o. za projektiranje, građenje i nadzor</item>
    </derivirana_varijabla>
  </DomainObject.Predmet.ProtuStrankaListFormated>
  <DomainObject.Predmet.ProtuStrankaListFormatedOIB>
    <izvorni_sadrzaj>
      <item>HIGRAD d.o.o. za projektiranje, građenje i nadzor, OIB 72598666089</item>
    </izvorni_sadrzaj>
    <derivirana_varijabla naziv="DomainObject.Predmet.ProtuStrankaListFormatedOIB_1">
      <item>HIGRAD d.o.o. za projektiranje, građenje i nadzor, OIB 72598666089</item>
    </derivirana_varijabla>
  </DomainObject.Predmet.ProtuStrankaListFormatedOIB>
  <DomainObject.Predmet.ProtuStrankaListFormatedWithAdress>
    <izvorni_sadrzaj>
      <item>HIGRAD d.o.o. za projektiranje, građenje i nadzor, Hercegovačka 65, 10000 Zagreb</item>
    </izvorni_sadrzaj>
    <derivirana_varijabla naziv="DomainObject.Predmet.ProtuStrankaListFormatedWithAdress_1">
      <item>HIGRAD d.o.o. za projektiranje, građenje i nadzor, Hercegovačka 65, 10000 Zagreb</item>
    </derivirana_varijabla>
  </DomainObject.Predmet.ProtuStrankaListFormatedWithAdress>
  <DomainObject.Predmet.ProtuStrankaListFormatedWithAdressOIB>
    <izvorni_sadrzaj>
      <item>HIGRAD d.o.o. za projektiranje, građenje i nadzor, OIB 72598666089, Hercegovačka 65, 10000 Zagreb</item>
    </izvorni_sadrzaj>
    <derivirana_varijabla naziv="DomainObject.Predmet.ProtuStrankaListFormatedWithAdressOIB_1">
      <item>HIGRAD d.o.o. za projektiranje, građenje i nadzor, OIB 72598666089, Hercegovačka 65, 10000 Zagreb</item>
    </derivirana_varijabla>
  </DomainObject.Predmet.ProtuStrankaListFormatedWithAdressOIB>
  <DomainObject.Predmet.ProtuStrankaListNazivFormated>
    <izvorni_sadrzaj>
      <item>HIGRAD d.o.o. za projektiranje, građenje i nadzor</item>
    </izvorni_sadrzaj>
    <derivirana_varijabla naziv="DomainObject.Predmet.ProtuStrankaListNazivFormated_1">
      <item>HIGRAD d.o.o. za projektiranje, građenje i nadzor</item>
    </derivirana_varijabla>
  </DomainObject.Predmet.ProtuStrankaListNazivFormated>
  <DomainObject.Predmet.ProtuStrankaListNazivFormatedOIB>
    <izvorni_sadrzaj>
      <item>HIGRAD d.o.o. za projektiranje, građenje i nadzor, OIB 72598666089</item>
    </izvorni_sadrzaj>
    <derivirana_varijabla naziv="DomainObject.Predmet.ProtuStrankaListNazivFormatedOIB_1">
      <item>HIGRAD d.o.o. za projektiranje, građenje i nadzor, OIB 72598666089</item>
    </derivirana_varijabla>
  </DomainObject.Predmet.ProtuStrankaListNazivFormatedOIB>
  <DomainObject.Predmet.OstaliListFormated>
    <izvorni_sadrzaj>
      <item>Ivan Herkov</item>
    </izvorni_sadrzaj>
    <derivirana_varijabla naziv="DomainObject.Predmet.OstaliListFormated_1">
      <item>Ivan Herkov</item>
    </derivirana_varijabla>
  </DomainObject.Predmet.OstaliListFormated>
  <DomainObject.Predmet.OstaliListFormatedOIB>
    <izvorni_sadrzaj>
      <item>Ivan Herkov, OIB 88422435640</item>
    </izvorni_sadrzaj>
    <derivirana_varijabla naziv="DomainObject.Predmet.OstaliListFormatedOIB_1">
      <item>Ivan Herkov, OIB 88422435640</item>
    </derivirana_varijabla>
  </DomainObject.Predmet.OstaliListFormatedOIB>
  <DomainObject.Predmet.OstaliListFormatedWithAdress>
    <izvorni_sadrzaj>
      <item>Ivan Herkov, Hercegovačka Ulica 65, 10000 Zagreb</item>
    </izvorni_sadrzaj>
    <derivirana_varijabla naziv="DomainObject.Predmet.OstaliListFormatedWithAdress_1">
      <item>Ivan Herkov, Hercegovačka Ulica 65, 10000 Zagreb</item>
    </derivirana_varijabla>
  </DomainObject.Predmet.OstaliListFormatedWithAdress>
  <DomainObject.Predmet.OstaliListFormatedWithAdressOIB>
    <izvorni_sadrzaj>
      <item>Ivan Herkov, OIB 88422435640, Hercegovačka Ulica 65, 10000 Zagreb</item>
    </izvorni_sadrzaj>
    <derivirana_varijabla naziv="DomainObject.Predmet.OstaliListFormatedWithAdressOIB_1">
      <item>Ivan Herkov, OIB 88422435640, Hercegovačka Ulica 65, 10000 Zagreb</item>
    </derivirana_varijabla>
  </DomainObject.Predmet.OstaliListFormatedWithAdressOIB>
  <DomainObject.Predmet.OstaliListNazivFormated>
    <izvorni_sadrzaj>
      <item>Ivan Herkov</item>
    </izvorni_sadrzaj>
    <derivirana_varijabla naziv="DomainObject.Predmet.OstaliListNazivFormated_1">
      <item>Ivan Herkov</item>
    </derivirana_varijabla>
  </DomainObject.Predmet.OstaliListNazivFormated>
  <DomainObject.Predmet.OstaliListNazivFormatedOIB>
    <izvorni_sadrzaj>
      <item>Ivan Herkov, OIB 88422435640</item>
    </izvorni_sadrzaj>
    <derivirana_varijabla naziv="DomainObject.Predmet.OstaliListNazivFormatedOIB_1">
      <item>Ivan Herkov, OIB 88422435640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>St-1002/2016-4</izvorni_sadrzaj>
    <derivirana_varijabla naziv="DomainObject.PoslovniBrojDokumenta_1">St-1002/2016-4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HIGRAD d.o.o. za projektiranje, građenje i nadzor</izvorni_sadrzaj>
    <derivirana_varijabla naziv="DomainObject.Predmet.ProtustrankaIDrugi_1">HIGRAD d.o.o. za projektiranje, građenje i nadzor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HIGRAD d.o.o. za projektiranje, građenje i nadzor, OIB 72598666089, Hercegovačka 65, 10000 Zagreb</izvorni_sadrzaj>
    <derivirana_varijabla naziv="DomainObject.Predmet.ProtustrankaIDrugiAdressOIB_1">HIGRAD d.o.o. za projektiranje, građenje i nadzor, OIB 72598666089, Hercegovačka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HIGRAD d.o.o. za projektiranje, građenje i nadzor</item>
      <item>FINA Regionalni centar Zagreb</item>
      <item>Ivan Herkov</item>
    </izvorni_sadrzaj>
    <derivirana_varijabla naziv="DomainObject.Predmet.SudioniciListNaziv_1">
      <item>HIGRAD d.o.o. za projektiranje, građenje i nadzor</item>
      <item>FINA Regionalni centar Zagreb</item>
      <item>Ivan Herkov</item>
    </derivirana_varijabla>
  </DomainObject.Predmet.SudioniciListNaziv>
  <DomainObject.Predmet.SudioniciListAdressOIB>
    <izvorni_sadrzaj>
      <item>HIGRAD d.o.o. za projektiranje, građenje i nadzor, OIB 72598666089, Hercegovačka 65,10000 Zagreb</item>
      <item>FINA Regionalni centar Zagreb, OIB 85821130368, Trg svibanjskih žrtava 1995. 1,10000 Zagreb</item>
      <item>Ivan Herkov, OIB 88422435640, Hercegovačka Ulica 65,10000 Zagreb</item>
    </izvorni_sadrzaj>
    <derivirana_varijabla naziv="DomainObject.Predmet.SudioniciListAdressOIB_1">
      <item>HIGRAD d.o.o. za projektiranje, građenje i nadzor, OIB 72598666089, Hercegovačka 65,10000 Zagreb</item>
      <item>FINA Regionalni centar Zagreb, OIB 85821130368, Trg svibanjskih žrtava 1995. 1,10000 Zagreb</item>
      <item>Ivan Herkov, OIB 88422435640, Hercegovačka Ulica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72598666089</item>
      <item>, OIB 85821130368</item>
      <item>, OIB 88422435640</item>
    </izvorni_sadrzaj>
    <derivirana_varijabla naziv="DomainObject.Predmet.SudioniciListNazivOIB_1">
      <item>, OIB 72598666089</item>
      <item>, OIB 85821130368</item>
      <item>, OIB 88422435640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0312B-B1AF-473C-8A20-261B73AD7F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2615</properties:Characters>
  <properties:Lines>96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2016-08-12T06:25:00Z</dcterms:created>
  <dc:creator>korisnik</dc:creator>
  <cp:lastModifiedBy>Maja Videnović</cp:lastModifiedBy>
  <cp:lastPrinted>2016-08-11T07:46:00Z</cp:lastPrinted>
  <dcterms:modified xmlns:xsi="http://www.w3.org/2001/XMLSchema-instance" xsi:type="dcterms:W3CDTF">2016-08-12T07:40:00Z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St-1002/2016-4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