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bd01" w14:paraId="83ebd01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52E5B" w:rsidP="002B601D" w:rsidR="00152E5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B601D" w:rsidP="002B601D" w:rsidR="002B601D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52E5B" w:rsidP="0065129A" w:rsidR="00152E5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F947E0">
        <w:t>PER.MI.-LANTINA d.o.o., Dubrovačka ulica 20, Split, OIB: 04022174538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152E5B" w:rsidP="0065129A" w:rsidR="00152E5B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F947E0">
        <w:t>PER.MI.-LANTINA d.o.o., Dubrovačka ulica 20, Split, OIB: 04022174538</w:t>
      </w:r>
      <w:r>
        <w:t xml:space="preserve">, zaprimljen na ovom sudu </w:t>
      </w:r>
      <w:r w:rsidR="00F947E0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152E5B" w:rsidP="00967806" w:rsidR="00152E5B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F947E0">
        <w:t>21</w:t>
      </w:r>
      <w:r>
        <w:t xml:space="preserve">. rujna 2015. godine podnio zahtjev za provedbu skraćenog stečajnog postupka nad dužnikom </w:t>
      </w:r>
      <w:r w:rsidR="00F947E0">
        <w:t>PER.MI.-LANTINA d.o.o., Dubrovačka ulica 20, Split, OIB: 04022174538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F947E0">
        <w:t>668</w:t>
      </w:r>
      <w:r>
        <w:t xml:space="preserve">-1 od </w:t>
      </w:r>
      <w:r w:rsidR="00F947E0">
        <w:t>20. travnja</w:t>
      </w:r>
      <w:r>
        <w:t xml:space="preserve"> 2015. godine  pokrenut postupak brisanja po čl. 7</w:t>
      </w:r>
      <w:r w:rsidR="00152E5B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152E5B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2C1" w:rsidR="000C32C1">
      <w:r>
        <w:separator/>
      </w:r>
    </w:p>
  </w:endnote>
  <w:endnote w:id="0" w:type="continuationSeparator">
    <w:p w:rsidRDefault="000C32C1" w:rsidR="000C3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2C1" w:rsidR="000C32C1">
      <w:r>
        <w:separator/>
      </w:r>
    </w:p>
  </w:footnote>
  <w:footnote w:id="0" w:type="continuationSeparator">
    <w:p w:rsidRDefault="000C32C1" w:rsidR="000C32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D5D8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53715B">
      <w:t>256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3715B">
      <w:t>256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32C1"/>
    <w:rsid w:val="000D325D"/>
    <w:rsid w:val="000E54BD"/>
    <w:rsid w:val="00104558"/>
    <w:rsid w:val="00112845"/>
    <w:rsid w:val="00132F51"/>
    <w:rsid w:val="00142ED7"/>
    <w:rsid w:val="00152E5B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B601D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D733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3715B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C66FC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425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D5D8B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947E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160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PER.MI.-LANTINA društvo s ograničenom odgovornošću za trgovinu</izvorni_sadrzaj>
    <derivirana_varijabla naziv="DomainObject.Predmet.ProtustrankaFormated_1">  PER.MI.-LANTINA društvo s ograničenom odgovornošću za trgovinu</derivirana_varijabla>
  </DomainObject.Predmet.ProtustrankaFormated>
  <DomainObject.Predmet.ProtustrankaFormatedOIB>
    <izvorni_sadrzaj>  PER.MI.-LANTINA društvo s ograničenom odgovornošću za trgovinu, OIB 04022174538</izvorni_sadrzaj>
    <derivirana_varijabla naziv="DomainObject.Predmet.ProtustrankaFormatedOIB_1">  PER.MI.-LANTINA društvo s ograničenom odgovornošću za trgovinu, OIB 04022174538</derivirana_varijabla>
  </DomainObject.Predmet.ProtustrankaFormatedOIB>
  <DomainObject.Predmet.ProtustrankaFormatedWithAdress>
    <izvorni_sadrzaj> PER.MI.-LANTINA društvo s ograničenom odgovornošću za trgovinu, Dubrovačka Ulica 20, 21000 Split</izvorni_sadrzaj>
    <derivirana_varijabla naziv="DomainObject.Predmet.ProtustrankaFormatedWithAdress_1"> PER.MI.-LANTINA društvo s ograničenom odgovornošću za trgovinu, Dubrovačka Ulica 20, 21000 Split</derivirana_varijabla>
  </DomainObject.Predmet.ProtustrankaFormatedWithAdress>
  <DomainObject.Predmet.ProtustrankaFormatedWithAdressOIB>
    <izvorni_sadrzaj> PER.MI.-LANTINA društvo s ograničenom odgovornošću za trgovinu, OIB 04022174538, Dubrovačka Ulica 20, 21000 Split</izvorni_sadrzaj>
    <derivirana_varijabla naziv="DomainObject.Predmet.ProtustrankaFormatedWithAdressOIB_1"> PER.MI.-LANTINA društvo s ograničenom odgovornošću za trgovinu, OIB 04022174538, Dubrovačka Ulica 20, 21000 Split</derivirana_varijabla>
  </DomainObject.Predmet.ProtustrankaFormatedWithAdressOIB>
  <DomainObject.Predmet.ProtustrankaWithAdress>
    <izvorni_sadrzaj>PER.MI.-LANTINA društvo s ograničenom odgovornošću za trgovinu Dubrovačka Ulica 20, 21000 Split</izvorni_sadrzaj>
    <derivirana_varijabla naziv="DomainObject.Predmet.ProtustrankaWithAdress_1">PER.MI.-LANTINA društvo s ograničenom odgovornošću za trgovinu Dubrovačka Ulica 20, 21000 Split</derivirana_varijabla>
  </DomainObject.Predmet.ProtustrankaWithAdress>
  <DomainObject.Predmet.ProtustrankaWithAdressOIB>
    <izvorni_sadrzaj>PER.MI.-LANTINA društvo s ograničenom odgovornošću za trgovinu, OIB 04022174538, Dubrovačka Ulica 20, 21000 Split</izvorni_sadrzaj>
    <derivirana_varijabla naziv="DomainObject.Predmet.ProtustrankaWithAdressOIB_1">PER.MI.-LANTINA društvo s ograničenom odgovornošću za trgovinu, OIB 04022174538, Dubrovačka Ulica 20, 21000 Split</derivirana_varijabla>
  </DomainObject.Predmet.ProtustrankaWithAdressOIB>
  <DomainObject.Predmet.ProtustrankaNazivFormated>
    <izvorni_sadrzaj>PER.MI.-LANTINA društvo s ograničenom odgovornošću za trgovinu</izvorni_sadrzaj>
    <derivirana_varijabla naziv="DomainObject.Predmet.ProtustrankaNazivFormated_1">PER.MI.-LANTINA društvo s ograničenom odgovornošću za trgovinu</derivirana_varijabla>
  </DomainObject.Predmet.ProtustrankaNazivFormated>
  <DomainObject.Predmet.ProtustrankaNazivFormatedOIB>
    <izvorni_sadrzaj>PER.MI.-LANTINA društvo s ograničenom odgovornošću za trgovinu, OIB 04022174538</izvorni_sadrzaj>
    <derivirana_varijabla naziv="DomainObject.Predmet.ProtustrankaNazivFormatedOIB_1">PER.MI.-LANTINA društvo s ograničenom odgovornošću za trgovinu, OIB 04022174538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427694.86</izvorni_sadrzaj>
    <derivirana_varijabla naziv="DomainObject.Predmet.TrenutnaVrijednost_1">427694.86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PER.MI.-LANTINA društvo s ograničenom odgovornošću za trgovinu</item>
    </izvorni_sadrzaj>
    <derivirana_varijabla naziv="DomainObject.Predmet.ProtuStrankaListFormated_1">
      <item>PER.MI.-LANTINA društvo s ograničenom odgovornošću za trgovinu</item>
    </derivirana_varijabla>
  </DomainObject.Predmet.ProtuStrankaListFormated>
  <DomainObject.Predmet.ProtuStrankaListFormatedOIB>
    <izvorni_sadrzaj>
      <item>PER.MI.-LANTINA društvo s ograničenom odgovornošću za trgovinu, OIB 04022174538</item>
    </izvorni_sadrzaj>
    <derivirana_varijabla naziv="DomainObject.Predmet.ProtuStrankaListFormatedOIB_1">
      <item>PER.MI.-LANTINA društvo s ograničenom odgovornošću za trgovinu, OIB 04022174538</item>
    </derivirana_varijabla>
  </DomainObject.Predmet.ProtuStrankaListFormatedOIB>
  <DomainObject.Predmet.ProtuStrankaListFormatedWithAdress>
    <izvorni_sadrzaj>
      <item>PER.MI.-LANTINA društvo s ograničenom odgovornošću za trgovinu, Dubrovačka Ulica 20, 21000 Split</item>
    </izvorni_sadrzaj>
    <derivirana_varijabla naziv="DomainObject.Predmet.ProtuStrankaListFormatedWithAdress_1">
      <item>PER.MI.-LANTINA društvo s ograničenom odgovornošću za trgovinu, Dubrovačka Ulica 20, 21000 Split</item>
    </derivirana_varijabla>
  </DomainObject.Predmet.ProtuStrankaListFormatedWithAdress>
  <DomainObject.Predmet.ProtuStrankaListFormatedWithAdressOIB>
    <izvorni_sadrzaj>
      <item>PER.MI.-LANTINA društvo s ograničenom odgovornošću za trgovinu, OIB 04022174538, Dubrovačka Ulica 20, 21000 Split</item>
    </izvorni_sadrzaj>
    <derivirana_varijabla naziv="DomainObject.Predmet.ProtuStrankaListFormatedWithAdressOIB_1">
      <item>PER.MI.-LANTINA društvo s ograničenom odgovornošću za trgovinu, OIB 04022174538, Dubrovačka Ulica 20, 21000 Split</item>
    </derivirana_varijabla>
  </DomainObject.Predmet.ProtuStrankaListFormatedWithAdressOIB>
  <DomainObject.Predmet.ProtuStrankaListNazivFormated>
    <izvorni_sadrzaj>
      <item>PER.MI.-LANTINA društvo s ograničenom odgovornošću za trgovinu</item>
    </izvorni_sadrzaj>
    <derivirana_varijabla naziv="DomainObject.Predmet.ProtuStrankaListNazivFormated_1">
      <item>PER.MI.-LANTINA društvo s ograničenom odgovornošću za trgovinu</item>
    </derivirana_varijabla>
  </DomainObject.Predmet.ProtuStrankaListNazivFormated>
  <DomainObject.Predmet.ProtuStrankaListNazivFormatedOIB>
    <izvorni_sadrzaj>
      <item>PER.MI.-LANTINA društvo s ograničenom odgovornošću za trgovinu, OIB 04022174538</item>
    </izvorni_sadrzaj>
    <derivirana_varijabla naziv="DomainObject.Predmet.ProtuStrankaListNazivFormatedOIB_1">
      <item>PER.MI.-LANTINA društvo s ograničenom odgovornošću za trgovinu, OIB 04022174538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PER.MI.-LANTINA društvo s ograničenom odgovornošću za trgovinu</izvorni_sadrzaj>
    <derivirana_varijabla naziv="DomainObject.Predmet.ProtustrankaIDrugi_1">PER.MI.-LANTINA društvo s ograničenom odgovornošću za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PER.MI.-LANTINA društvo s ograničenom odgovornošću za trgovinu, OIB 04022174538, Dubrovačka Ulica 20, 21000 Split</izvorni_sadrzaj>
    <derivirana_varijabla naziv="DomainObject.Predmet.ProtustrankaIDrugiAdressOIB_1">PER.MI.-LANTINA društvo s ograničenom odgovornošću za trgovinu, OIB 04022174538, Dubrovačka Ulica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PER.MI.-LANTINA društvo s ograničenom odgovornošću za trgovinu</item>
    </izvorni_sadrzaj>
    <derivirana_varijabla naziv="DomainObject.Predmet.SudioniciListNaziv_1">
      <item>FINA SPLIT</item>
      <item>PER.MI.-LANTINA društvo s ograničenom odgovornošću za trgovinu</item>
    </derivirana_varijabla>
  </DomainObject.Predmet.SudioniciListNaziv>
  <DomainObject.Predmet.SudioniciListAdressOIB>
    <izvorni_sadrzaj>
      <item>FINA SPLIT, Mažuranićevo šetalište 24 b,21000 Split</item>
      <item>PER.MI.-LANTINA društvo s ograničenom odgovornošću za trgovinu, OIB 04022174538, Dubrovačka Ulica 20,21000 Split</item>
    </izvorni_sadrzaj>
    <derivirana_varijabla naziv="DomainObject.Predmet.SudioniciListAdressOIB_1">
      <item>FINA SPLIT, Mažuranićevo šetalište 24 b,21000 Split</item>
      <item>PER.MI.-LANTINA društvo s ograničenom odgovornošću za trgovinu, OIB 04022174538, Dubrovačka Ulica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04022174538</item>
    </izvorni_sadrzaj>
    <derivirana_varijabla naziv="DomainObject.Predmet.SudioniciListNazivOIB_1">
      <item>, OIB null</item>
      <item>, OIB 04022174538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402F4-B116-426D-9088-79ADDD237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1966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2015-10-28T11:33:00Z</dcterms:created>
  <dc:creator>nmarkovic</dc:creator>
  <cp:lastModifiedBy>Katarina Mikulić</cp:lastModifiedBy>
  <cp:lastPrinted>2015-10-29T08:00:00Z</cp:lastPrinted>
  <dcterms:modified xmlns:xsi="http://www.w3.org/2001/XMLSchema-instance" xsi:type="dcterms:W3CDTF">2015-10-29T09:25:00Z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