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cec1" w14:paraId="eeccec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414A5">
        <w:t>7715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C2DB2">
        <w:t>29.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5B4E" w:rsidR="00FA5B4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414A5">
        <w:t>FIRMITAS d.o.o. za trgovinu i usluge, Bregana, Radovanići 6/a, OIB 59919474957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30303A">
        <w:t>je</w:t>
      </w:r>
      <w:r w:rsidR="0019431D">
        <w:t xml:space="preserve"> </w:t>
      </w:r>
      <w:r w:rsidR="004414A5">
        <w:t>958.102,56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B4E">
        <w:t>29.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11057"/>
    <w:rsid w:val="00114EAD"/>
    <w:rsid w:val="00185571"/>
    <w:rsid w:val="00186AF0"/>
    <w:rsid w:val="0019431D"/>
    <w:rsid w:val="001E50FB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414A5"/>
    <w:rsid w:val="004B337A"/>
    <w:rsid w:val="004C2DB2"/>
    <w:rsid w:val="004D7C50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668F4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66888"/>
    <w:rsid w:val="00C73B1E"/>
    <w:rsid w:val="00C836B9"/>
    <w:rsid w:val="00C958E9"/>
    <w:rsid w:val="00CB0338"/>
    <w:rsid w:val="00CE7362"/>
    <w:rsid w:val="00D01B78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A5B4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7715</izvorni_sadrzaj>
    <derivirana_varijabla naziv="DomainObject.Predmet.Broj_1">7715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St-7715/2015</izvorni_sadrzaj>
    <derivirana_varijabla naziv="DomainObject.Predmet.OznakaBroj_1">St-7715/2015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FIRMITAS d.o.o. zastupanog po punomoćniku MILICA BABOJELIĆ</izvorni_sadrzaj>
    <derivirana_varijabla naziv="DomainObject.Predmet.ProtustrankaFormated_1">  FIRMITAS d.o.o. zastupanog po punomoćniku MILICA BABOJELIĆ</derivirana_varijabla>
  </DomainObject.Predmet.ProtustrankaFormated>
  <DomainObject.Predmet.ProtustrankaFormatedOIB>
    <izvorni_sadrzaj>  FIRMITAS d.o.o., OIB 59919474957 zastupanog po punomoćniku MILICA BABOJELIĆ</izvorni_sadrzaj>
    <derivirana_varijabla naziv="DomainObject.Predmet.ProtustrankaFormatedOIB_1">  FIRMITAS d.o.o., OIB 59919474957 zastupanog po punomoćniku MILICA BABOJELIĆ</derivirana_varijabla>
  </DomainObject.Predmet.ProtustrankaFormatedOIB>
  <DomainObject.Predmet.ProtustrankaFormatedWithAdress>
    <izvorni_sadrzaj> FIRMITAS d.o.o., Radovanići 6/a, 10432 Bregana zastupanog po punomoćniku MILICA BABOJELIĆ</izvorni_sadrzaj>
    <derivirana_varijabla naziv="DomainObject.Predmet.ProtustrankaFormatedWithAdress_1"> FIRMITAS d.o.o., Radovanići 6/a, 10432 Bregana zastupanog po punomoćniku MILICA BABOJELIĆ</derivirana_varijabla>
  </DomainObject.Predmet.ProtustrankaFormatedWithAdress>
  <DomainObject.Predmet.ProtustrankaFormatedWithAdressOIB>
    <izvorni_sadrzaj> FIRMITAS d.o.o., OIB 59919474957, Radovanići 6/a, 10432 Bregana zastupanog po punomoćniku MILICA BABOJELIĆ</izvorni_sadrzaj>
    <derivirana_varijabla naziv="DomainObject.Predmet.ProtustrankaFormatedWithAdressOIB_1"> FIRMITAS d.o.o., OIB 59919474957, Radovanići 6/a, 10432 Bregana zastupanog po punomoćniku MILICA BABOJELIĆ</derivirana_varijabla>
  </DomainObject.Predmet.ProtustrankaFormatedWithAdressOIB>
  <DomainObject.Predmet.ProtustrankaWithAdress>
    <izvorni_sadrzaj>FIRMITAS d.o.o. Radovanići 6/a, 10432 Bregana</izvorni_sadrzaj>
    <derivirana_varijabla naziv="DomainObject.Predmet.ProtustrankaWithAdress_1">FIRMITAS d.o.o. Radovanići 6/a, 10432 Bregana</derivirana_varijabla>
  </DomainObject.Predmet.ProtustrankaWithAdress>
  <DomainObject.Predmet.ProtustrankaWithAdressOIB>
    <izvorni_sadrzaj>FIRMITAS d.o.o., OIB 59919474957, Radovanići 6/a, 10432 Bregana</izvorni_sadrzaj>
    <derivirana_varijabla naziv="DomainObject.Predmet.ProtustrankaWithAdressOIB_1">FIRMITAS d.o.o., OIB 59919474957, Radovanići 6/a, 10432 Bregana</derivirana_varijabla>
  </DomainObject.Predmet.ProtustrankaWithAdressOIB>
  <DomainObject.Predmet.ProtustrankaNazivFormated>
    <izvorni_sadrzaj>FIRMITAS d.o.o.</izvorni_sadrzaj>
    <derivirana_varijabla naziv="DomainObject.Predmet.ProtustrankaNazivFormated_1">FIRMITAS d.o.o.</derivirana_varijabla>
  </DomainObject.Predmet.ProtustrankaNazivFormated>
  <DomainObject.Predmet.ProtustrankaNazivFormatedOIB>
    <izvorni_sadrzaj>FIRMITAS d.o.o., OIB 59919474957</izvorni_sadrzaj>
    <derivirana_varijabla naziv="DomainObject.Predmet.ProtustrankaNazivFormatedOIB_1">FIRMITAS d.o.o., OIB 59919474957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FIRMITAS d.o.o. zastupanog po punomoćniku MILICA BABOJELIĆ</item>
    </izvorni_sadrzaj>
    <derivirana_varijabla naziv="DomainObject.Predmet.ProtuStrankaListFormated_1">
      <item>FIRMITAS d.o.o. zastupanog po punomoćniku MILICA BABOJELIĆ</item>
    </derivirana_varijabla>
  </DomainObject.Predmet.ProtuStrankaListFormated>
  <DomainObject.Predmet.ProtuStrankaListFormatedOIB>
    <izvorni_sadrzaj>
      <item>FIRMITAS d.o.o., OIB 59919474957 zastupanog po punomoćniku MILICA BABOJELIĆ</item>
    </izvorni_sadrzaj>
    <derivirana_varijabla naziv="DomainObject.Predmet.ProtuStrankaListFormatedOIB_1">
      <item>FIRMITAS d.o.o., OIB 59919474957 zastupanog po punomoćniku MILICA BABOJELIĆ</item>
    </derivirana_varijabla>
  </DomainObject.Predmet.ProtuStrankaListFormatedOIB>
  <DomainObject.Predmet.ProtuStrankaListFormatedWithAdress>
    <izvorni_sadrzaj>
      <item>FIRMITAS d.o.o., Radovanići 6/a, 10432 Bregana zastupanog po punomoćniku MILICA BABOJELIĆ</item>
    </izvorni_sadrzaj>
    <derivirana_varijabla naziv="DomainObject.Predmet.ProtuStrankaListFormatedWithAdress_1">
      <item>FIRMITAS d.o.o., Radovanići 6/a, 10432 Bregana zastupanog po punomoćniku MILICA BABOJELIĆ</item>
    </derivirana_varijabla>
  </DomainObject.Predmet.ProtuStrankaListFormatedWithAdress>
  <DomainObject.Predmet.ProtuStrankaListFormatedWithAdressOIB>
    <izvorni_sadrzaj>
      <item>FIRMITAS d.o.o., OIB 59919474957, Radovanići 6/a, 10432 Bregana zastupanog po punomoćniku MILICA BABOJELIĆ</item>
    </izvorni_sadrzaj>
    <derivirana_varijabla naziv="DomainObject.Predmet.ProtuStrankaListFormatedWithAdressOIB_1">
      <item>FIRMITAS d.o.o., OIB 59919474957, Radovanići 6/a, 10432 Bregana zastupanog po punomoćniku MILICA BABOJELIĆ</item>
    </derivirana_varijabla>
  </DomainObject.Predmet.ProtuStrankaListFormatedWithAdressOIB>
  <DomainObject.Predmet.ProtuStrankaListNazivFormated>
    <izvorni_sadrzaj>
      <item>FIRMITAS d.o.o.</item>
    </izvorni_sadrzaj>
    <derivirana_varijabla naziv="DomainObject.Predmet.ProtuStrankaListNazivFormated_1">
      <item>FIRMITAS d.o.o.</item>
    </derivirana_varijabla>
  </DomainObject.Predmet.ProtuStrankaListNazivFormated>
  <DomainObject.Predmet.ProtuStrankaListNazivFormatedOIB>
    <izvorni_sadrzaj>
      <item>FIRMITAS d.o.o., OIB 59919474957</item>
    </izvorni_sadrzaj>
    <derivirana_varijabla naziv="DomainObject.Predmet.ProtuStrankaListNazivFormatedOIB_1">
      <item>FIRMITAS d.o.o., OIB 59919474957</item>
    </derivirana_varijabla>
  </DomainObject.Predmet.ProtuStrankaListNazivFormatedOIB>
  <DomainObject.Predmet.OstaliListFormated>
    <izvorni_sadrzaj>
      <item>MILICA BABOJELIĆ punomoćnik sudionika u postupku FIRMITAS d.o.o.</item>
    </izvorni_sadrzaj>
    <derivirana_varijabla naziv="DomainObject.Predmet.OstaliListFormated_1">
      <item>MILICA BABOJELIĆ punomoćnik sudionika u postupku FIRMITAS d.o.o.</item>
    </derivirana_varijabla>
  </DomainObject.Predmet.OstaliListFormated>
  <DomainObject.Predmet.OstaliListFormatedOIB>
    <izvorni_sadrzaj>
      <item>MILICA BABOJELIĆ, OIB 17357449092 punomoćnik sudionika u postupku FIRMITAS d.o.o.</item>
    </izvorni_sadrzaj>
    <derivirana_varijabla naziv="DomainObject.Predmet.OstaliListFormatedOIB_1">
      <item>MILICA BABOJELIĆ, OIB 17357449092 punomoćnik sudionika u postupku FIRMITAS d.o.o.</item>
    </derivirana_varijabla>
  </DomainObject.Predmet.OstaliListFormatedOIB>
  <DomainObject.Predmet.OstaliListFormatedWithAdress>
    <izvorni_sadrzaj>
      <item>MILICA BABOJELIĆ, RADOVANIĆI 6/A, 10432 Bregana punomoćnik sudionika u postupku FIRMITAS d.o.o.</item>
    </izvorni_sadrzaj>
    <derivirana_varijabla naziv="DomainObject.Predmet.OstaliListFormatedWithAdress_1">
      <item>MILICA BABOJELIĆ, RADOVANIĆI 6/A, 10432 Bregana punomoćnik sudionika u postupku FIRMITAS d.o.o.</item>
    </derivirana_varijabla>
  </DomainObject.Predmet.OstaliListFormatedWithAdress>
  <DomainObject.Predmet.OstaliListFormatedWithAdressOIB>
    <izvorni_sadrzaj>
      <item>MILICA BABOJELIĆ, OIB 17357449092, RADOVANIĆI 6/A, 10432 Bregana punomoćnik sudionika u postupku FIRMITAS d.o.o.</item>
    </izvorni_sadrzaj>
    <derivirana_varijabla naziv="DomainObject.Predmet.OstaliListFormatedWithAdressOIB_1">
      <item>MILICA BABOJELIĆ, OIB 17357449092, RADOVANIĆI 6/A, 10432 Bregana punomoćnik sudionika u postupku FIRMITAS d.o.o.</item>
    </derivirana_varijabla>
  </DomainObject.Predmet.OstaliListFormatedWithAdressOIB>
  <DomainObject.Predmet.OstaliListNazivFormated>
    <izvorni_sadrzaj>
      <item>MILICA BABOJELIĆ</item>
    </izvorni_sadrzaj>
    <derivirana_varijabla naziv="DomainObject.Predmet.OstaliListNazivFormated_1">
      <item>MILICA BABOJELIĆ</item>
    </derivirana_varijabla>
  </DomainObject.Predmet.OstaliListNazivFormated>
  <DomainObject.Predmet.OstaliListNazivFormatedOIB>
    <izvorni_sadrzaj>
      <item>MILICA BABOJELIĆ, OIB 17357449092</item>
    </izvorni_sadrzaj>
    <derivirana_varijabla naziv="DomainObject.Predmet.OstaliListNazivFormatedOIB_1">
      <item>MILICA BABOJELIĆ, OIB 17357449092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FIRMITAS d.o.o.</izvorni_sadrzaj>
    <derivirana_varijabla naziv="DomainObject.Predmet.ProtustrankaIDrugi_1">FIRMITAS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FIRMITAS d.o.o., OIB 59919474957, Radovanići 6/a, 10432 Bregana</izvorni_sadrzaj>
    <derivirana_varijabla naziv="DomainObject.Predmet.ProtustrankaIDrugiAdressOIB_1">FIRMITAS d.o.o., OIB 59919474957, Radovanići 6/a,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FIRMITAS d.o.o.</item>
      <item>MILICA BABOJELIĆ</item>
    </izvorni_sadrzaj>
    <derivirana_varijabla naziv="DomainObject.Predmet.SudioniciListNaziv_1">
      <item>FINA Regionalni centar Zagreb</item>
      <item>FIRMITAS d.o.o.</item>
      <item>MILICA BABOJELIĆ</item>
    </derivirana_varijabla>
  </DomainObject.Predmet.SudioniciListNaziv>
  <DomainObject.Predmet.SudioniciListAdressOIB>
    <izvorni_sadrzaj>
      <item>FIRMITAS d.o.o., OIB 59919474957, Radovanići 6/a,10432 Bregana</item>
      <item>FINA Regionalni centar Zagreb, OIB 85821130368, Trg svibanjskih žrtava 1995. br. 1,10000 Zagreb</item>
      <item>MILICA BABOJELIĆ, OIB 17357449092, RADOVANIĆI 6/A,10432 Bregana</item>
    </izvorni_sadrzaj>
    <derivirana_varijabla naziv="DomainObject.Predmet.SudioniciListAdressOIB_1">
      <item>FIRMITAS d.o.o., OIB 59919474957, Radovanići 6/a,10432 Bregana</item>
      <item>FINA Regionalni centar Zagreb, OIB 85821130368, Trg svibanjskih žrtava 1995. br. 1,10000 Zagreb</item>
      <item>MILICA BABOJELIĆ, OIB 17357449092, RADOVANIĆI 6/A,10432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59919474957</item>
      <item>, OIB 17357449092</item>
    </izvorni_sadrzaj>
    <derivirana_varijabla naziv="DomainObject.Predmet.SudioniciListNazivOIB_1">
      <item>, OIB 85821130368</item>
      <item>, OIB 59919474957</item>
      <item>, OIB 17357449092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91DD8-CE9C-4933-8BD3-95E6CC5F3E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1320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2016-01-29T08:12:00Z</dcterms:created>
  <dc:creator>ilukac</dc:creator>
  <cp:lastModifiedBy>Višnja Svečak</cp:lastModifiedBy>
  <cp:lastPrinted>2016-01-29T08:12:00Z</cp:lastPrinted>
  <dcterms:modified xmlns:xsi="http://www.w3.org/2001/XMLSchema-instance" xsi:type="dcterms:W3CDTF">2016-01-29T08:15:00Z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