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42dc" w14:paraId="62f42dc" w:rsidRDefault="006B72AC" w:rsidP="006B72AC" w:rsidR="006B72AC" w:rsidRPr="00BC7F02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BC7F02">
        <w:rPr>
          <w:b/>
          <w:sz w:val="22"/>
          <w:szCs w:val="22"/>
        </w:rPr>
        <w:t>Posl.br. 18 St-2002/2016-78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BC7F02">
      <w:pPr>
        <w:jc w:val="center"/>
        <w:rPr>
          <w:b/>
          <w:sz w:val="22"/>
          <w:szCs w:val="22"/>
        </w:rPr>
      </w:pPr>
      <w:r w:rsidRPr="00BC7F02">
        <w:rPr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6B72AC" w:rsidRPr="00BC7F02">
        <w:rPr>
          <w:sz w:val="22"/>
          <w:szCs w:val="22"/>
        </w:rPr>
        <w:t xml:space="preserve">AMAI DUBROVNIK d.o.o. u stečaju, Dubrovnik, Od </w:t>
      </w:r>
      <w:proofErr w:type="spellStart"/>
      <w:r w:rsidR="006B72AC" w:rsidRPr="00BC7F02">
        <w:rPr>
          <w:sz w:val="22"/>
          <w:szCs w:val="22"/>
        </w:rPr>
        <w:t>Batale</w:t>
      </w:r>
      <w:proofErr w:type="spellEnd"/>
      <w:r w:rsidR="006B72AC" w:rsidRPr="00BC7F02">
        <w:rPr>
          <w:sz w:val="22"/>
          <w:szCs w:val="22"/>
        </w:rPr>
        <w:t xml:space="preserve"> 4, MBS: 060058151, OIB: 33597775732, zastupanog po stečajnom upravitelju Ivanka Sušić iz Dubrovnika, izvan ročišta, dana 18</w:t>
      </w:r>
      <w:r w:rsidR="00E13DA0" w:rsidRPr="00BC7F02">
        <w:rPr>
          <w:sz w:val="22"/>
          <w:szCs w:val="22"/>
        </w:rPr>
        <w:t xml:space="preserve">. siječnja 2018. </w:t>
      </w:r>
      <w:r w:rsidR="006B72AC" w:rsidRPr="00BC7F02">
        <w:rPr>
          <w:sz w:val="22"/>
          <w:szCs w:val="22"/>
        </w:rPr>
        <w:t>G</w:t>
      </w:r>
      <w:r w:rsidR="00E13DA0" w:rsidRPr="00BC7F02">
        <w:rPr>
          <w:sz w:val="22"/>
          <w:szCs w:val="22"/>
        </w:rPr>
        <w:t>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6B72AC" w:rsidRPr="00BC7F02">
        <w:rPr>
          <w:sz w:val="22"/>
          <w:szCs w:val="22"/>
        </w:rPr>
        <w:t>Ivanka Sušić</w:t>
      </w:r>
      <w:r w:rsidR="00D66F62" w:rsidRPr="00BC7F02">
        <w:rPr>
          <w:sz w:val="22"/>
          <w:szCs w:val="22"/>
        </w:rPr>
        <w:t xml:space="preserve"> 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uz pozornost na izmjene i dopune stečajnog zakona</w:t>
      </w:r>
      <w:r w:rsidRPr="00BC7F02">
        <w:rPr>
          <w:sz w:val="22"/>
          <w:szCs w:val="22"/>
        </w:rPr>
        <w:t xml:space="preserve"> i 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unovčenja</w:t>
      </w:r>
      <w:r w:rsidR="006B72AC" w:rsidRPr="00BC7F02">
        <w:rPr>
          <w:sz w:val="22"/>
          <w:szCs w:val="22"/>
        </w:rPr>
        <w:t xml:space="preserve"> i iste dokumentirati</w:t>
      </w:r>
      <w:r w:rsidRPr="00BC7F02">
        <w:rPr>
          <w:sz w:val="22"/>
          <w:szCs w:val="22"/>
        </w:rPr>
        <w:t>.</w:t>
      </w: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6B72AC" w:rsidP="00A77ADB" w:rsidR="006B72AC" w:rsidRPr="00BC7F02">
      <w:pPr>
        <w:ind w:firstLine="708"/>
        <w:jc w:val="both"/>
        <w:rPr>
          <w:sz w:val="22"/>
          <w:szCs w:val="22"/>
        </w:rPr>
      </w:pPr>
    </w:p>
    <w:p w:rsidRDefault="00BC7F02" w:rsidP="00A77ADB" w:rsidR="006B72AC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Fina sudu dostavila izvještaj o provedenoj elektroničkoj javnoj dražbi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prava i troškova njegova unovčenja.</w:t>
      </w:r>
    </w:p>
    <w:p w:rsidRDefault="00766C86" w:rsidP="00414FE7" w:rsidR="00766C86" w:rsidRPr="00BC7F02">
      <w:pPr>
        <w:jc w:val="both"/>
        <w:rPr>
          <w:sz w:val="22"/>
          <w:szCs w:val="22"/>
        </w:rPr>
      </w:pPr>
    </w:p>
    <w:p w:rsidRDefault="00766C86" w:rsidP="00766C86" w:rsidR="00766C86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BC7F02" w:rsidRPr="00BC7F02">
        <w:rPr>
          <w:b/>
          <w:sz w:val="22"/>
          <w:szCs w:val="22"/>
        </w:rPr>
        <w:t>18</w:t>
      </w:r>
      <w:r w:rsidRPr="00BC7F02">
        <w:rPr>
          <w:b/>
          <w:sz w:val="22"/>
          <w:szCs w:val="22"/>
        </w:rPr>
        <w:t xml:space="preserve">. </w:t>
      </w:r>
      <w:r w:rsidR="00D66F62" w:rsidRPr="00BC7F02">
        <w:rPr>
          <w:b/>
          <w:sz w:val="22"/>
          <w:szCs w:val="22"/>
        </w:rPr>
        <w:t>siječnj</w:t>
      </w:r>
      <w:r w:rsidRPr="00BC7F02">
        <w:rPr>
          <w:b/>
          <w:sz w:val="22"/>
          <w:szCs w:val="22"/>
        </w:rPr>
        <w:t>a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4507"/>
    <w:rsid w:val="00D77043"/>
    <w:rsid w:val="00D81606"/>
    <w:rsid w:val="00D84686"/>
    <w:rsid w:val="00D8609F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50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50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50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50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50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50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50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50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9393D-B36F-42B6-8BBF-F73CA924F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320</properties:Words>
  <properties:Characters>1638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2018-01-18T09:37:00Z</dcterms:created>
  <dc:creator>none</dc:creator>
  <cp:lastModifiedBy>Katarina Franković</cp:lastModifiedBy>
  <cp:lastPrinted>2018-01-18T09:36:00Z</cp:lastPrinted>
  <dcterms:modified xmlns:xsi="http://www.w3.org/2001/XMLSchema-instance" xsi:type="dcterms:W3CDTF">2018-01-18T09:38:00Z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