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6235" w14:paraId="c416235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16176B">
        <w:t>64/18-11</w:t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967053">
      <w:pPr>
        <w:ind w:hanging="720" w:left="360"/>
      </w:pPr>
      <w:r w:rsidRPr="00967053"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967053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GREGORAN j.d.o.o., Beli Manastir, Trg Slobode 29/a, MBS: 030138690, OIB: 83751735094</w:t>
      </w:r>
      <w:r w:rsidR="00AC3604">
        <w:t xml:space="preserve">, dana </w:t>
      </w:r>
      <w:r>
        <w:t>30</w:t>
      </w:r>
      <w:r w:rsidR="005E03BE">
        <w:t>. svibnja</w:t>
      </w:r>
      <w:r w:rsidR="005E1BF7">
        <w:t xml:space="preserve">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967053">
        <w:t>GREGORAN j.d.o.o., Beli Manastir, Trg Slobode 29/a, MBS: 030138690, OIB: 83751735094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967053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6A70C7">
        <w:rPr>
          <w:b/>
          <w:u w:val="single"/>
        </w:rPr>
        <w:t>. rujan</w:t>
      </w:r>
      <w:r w:rsidR="00D07BCA" w:rsidRPr="00BA1E1E">
        <w:rPr>
          <w:b/>
          <w:u w:val="single"/>
        </w:rPr>
        <w:t xml:space="preserve"> 2018. godine u </w:t>
      </w:r>
      <w:r w:rsidR="00A17ABE">
        <w:rPr>
          <w:b/>
          <w:u w:val="single"/>
        </w:rPr>
        <w:t>9</w:t>
      </w:r>
      <w:r w:rsidR="00D07BCA" w:rsidRPr="00BA1E1E">
        <w:rPr>
          <w:b/>
          <w:u w:val="single"/>
        </w:rPr>
        <w:t>,</w:t>
      </w:r>
      <w:r>
        <w:rPr>
          <w:b/>
          <w:u w:val="single"/>
        </w:rPr>
        <w:t>4</w:t>
      </w:r>
      <w:r w:rsidR="006A70C7">
        <w:rPr>
          <w:b/>
          <w:u w:val="single"/>
        </w:rPr>
        <w:t>0</w:t>
      </w:r>
      <w:r w:rsidR="00D07BCA" w:rsidRPr="00BA1E1E">
        <w:rPr>
          <w:b/>
          <w:u w:val="single"/>
        </w:rPr>
        <w:t xml:space="preserve">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3B4FC4" w:rsidP="001C0559" w:rsidR="003B4FC4"/>
    <w:p w:rsidRDefault="00700607" w:rsidP="001C0559" w:rsidR="00700607">
      <w:r>
        <w:t>Na ročište se pozivaju:</w:t>
      </w:r>
    </w:p>
    <w:p w:rsidRDefault="00700607" w:rsidP="00115125" w:rsidR="00700607" w:rsidRPr="007935A7">
      <w:pPr>
        <w:ind w:firstLine="360"/>
        <w:jc w:val="both"/>
      </w:pPr>
      <w:r w:rsidRPr="007935A7">
        <w:t xml:space="preserve">- </w:t>
      </w:r>
      <w:r w:rsidR="00115125" w:rsidRPr="007935A7">
        <w:tab/>
      </w:r>
      <w:r w:rsidRPr="007935A7">
        <w:t xml:space="preserve">predlagatelj </w:t>
      </w:r>
      <w:r w:rsidR="00115125" w:rsidRPr="007935A7">
        <w:rPr>
          <w:color w:val="000000"/>
        </w:rPr>
        <w:t xml:space="preserve">FINA </w:t>
      </w:r>
    </w:p>
    <w:p w:rsidRDefault="00115125" w:rsidP="00802BA2" w:rsidR="00360B4E" w:rsidRPr="00360B4E">
      <w:pPr>
        <w:pStyle w:val="Odlomakpopisa"/>
        <w:numPr>
          <w:ilvl w:val="0"/>
          <w:numId w:val="10"/>
        </w:numPr>
        <w:jc w:val="both"/>
      </w:pPr>
      <w:r w:rsidRPr="00360B4E">
        <w:rPr>
          <w:color w:val="000000"/>
        </w:rPr>
        <w:t>zakonski zastupnik dužnika</w:t>
      </w:r>
      <w:r w:rsidR="00700607" w:rsidRPr="007935A7">
        <w:tab/>
      </w:r>
      <w:r w:rsidR="00802BA2" w:rsidRPr="00802BA2">
        <w:rPr>
          <w:color w:val="000000"/>
        </w:rPr>
        <w:t xml:space="preserve">Dejan </w:t>
      </w:r>
      <w:proofErr w:type="spellStart"/>
      <w:r w:rsidR="00802BA2" w:rsidRPr="00802BA2">
        <w:rPr>
          <w:color w:val="000000"/>
        </w:rPr>
        <w:t>Gregoran</w:t>
      </w:r>
      <w:proofErr w:type="spellEnd"/>
      <w:r w:rsidR="00802BA2" w:rsidRPr="00802BA2">
        <w:rPr>
          <w:color w:val="000000"/>
        </w:rPr>
        <w:t>, OIB: 42337785532, Beli Manastir, Trg slobode 29/A</w:t>
      </w:r>
    </w:p>
    <w:p w:rsidRDefault="007935A7" w:rsidP="00BE1BB1" w:rsidR="00802BA2">
      <w:pPr>
        <w:pStyle w:val="Odlomakpopisa"/>
        <w:numPr>
          <w:ilvl w:val="0"/>
          <w:numId w:val="10"/>
        </w:numPr>
        <w:jc w:val="both"/>
      </w:pPr>
      <w:r w:rsidRPr="00802BA2">
        <w:rPr>
          <w:color w:val="000000"/>
        </w:rPr>
        <w:t>privremen</w:t>
      </w:r>
      <w:r w:rsidR="00D07BCA" w:rsidRPr="00802BA2">
        <w:rPr>
          <w:color w:val="000000"/>
        </w:rPr>
        <w:t>i</w:t>
      </w:r>
      <w:r w:rsidRPr="00802BA2">
        <w:rPr>
          <w:color w:val="000000"/>
        </w:rPr>
        <w:t xml:space="preserve"> stečajn</w:t>
      </w:r>
      <w:r w:rsidR="00D07BCA" w:rsidRPr="00802BA2">
        <w:rPr>
          <w:color w:val="000000"/>
        </w:rPr>
        <w:t>i upravitelj</w:t>
      </w:r>
      <w:r w:rsidRPr="00802BA2">
        <w:rPr>
          <w:color w:val="000000"/>
        </w:rPr>
        <w:t xml:space="preserve"> </w:t>
      </w:r>
      <w:r w:rsidR="00802BA2">
        <w:t xml:space="preserve">Margareta </w:t>
      </w:r>
      <w:proofErr w:type="spellStart"/>
      <w:r w:rsidR="00802BA2">
        <w:t>Bondža</w:t>
      </w:r>
      <w:proofErr w:type="spellEnd"/>
      <w:r w:rsidR="00802BA2">
        <w:t xml:space="preserve">, Vinkovci, </w:t>
      </w:r>
      <w:proofErr w:type="spellStart"/>
      <w:r w:rsidR="00802BA2">
        <w:t>Lapovačka</w:t>
      </w:r>
      <w:proofErr w:type="spellEnd"/>
      <w:r w:rsidR="00802BA2">
        <w:t xml:space="preserve"> 30</w:t>
      </w:r>
    </w:p>
    <w:p w:rsidRDefault="00802BA2" w:rsidP="00BE1BB1" w:rsidR="00360B4E">
      <w:pPr>
        <w:pStyle w:val="Odlomakpopisa"/>
        <w:numPr>
          <w:ilvl w:val="0"/>
          <w:numId w:val="10"/>
        </w:numPr>
        <w:jc w:val="both"/>
      </w:pPr>
      <w:r>
        <w:t xml:space="preserve">Grad Beli Manastir – po punomoćniku – odvjetniku Zoranu Subotiću iz </w:t>
      </w:r>
      <w:proofErr w:type="spellStart"/>
      <w:r>
        <w:t>Belog</w:t>
      </w:r>
      <w:proofErr w:type="spellEnd"/>
      <w:r>
        <w:t xml:space="preserve"> Manastira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40B74">
        <w:t>30</w:t>
      </w:r>
      <w:r w:rsidR="006A70C7">
        <w:t>. svibnja</w:t>
      </w:r>
      <w:r w:rsidR="00D07BCA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E726E3">
        <w:rPr>
          <w:b w:val="false"/>
          <w:bCs w:val="false"/>
        </w:rPr>
        <w:t xml:space="preserve">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4A1166">
        <w:t xml:space="preserve">  </w:t>
      </w:r>
      <w:r w:rsidR="000C4699" w:rsidRPr="002722A7">
        <w:t xml:space="preserve">mr. sc. </w:t>
      </w:r>
      <w:r w:rsidR="009712AC">
        <w:t>Boris Vuković</w:t>
      </w:r>
    </w:p>
    <w:p w:rsidRDefault="00300189" w:rsidR="00300189">
      <w:pPr>
        <w:jc w:val="both"/>
      </w:pP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21071F">
        <w:t>04</w:t>
      </w:r>
      <w:r w:rsidR="008B20DC">
        <w:t>.</w:t>
      </w:r>
      <w:r w:rsidR="00C57E44">
        <w:t>09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92B" w:rsidR="0056692B">
      <w:r>
        <w:separator/>
      </w:r>
    </w:p>
  </w:endnote>
  <w:endnote w:id="0" w:type="continuationSeparator">
    <w:p w:rsidRDefault="0056692B" w:rsidR="0056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92B" w:rsidR="0056692B">
      <w:r>
        <w:separator/>
      </w:r>
    </w:p>
  </w:footnote>
  <w:footnote w:id="0" w:type="continuationSeparator">
    <w:p w:rsidRDefault="0056692B" w:rsidR="00566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  <w:r w:rsidR="008034B6">
      <w:t>7 St-1294/17-1</w:t>
    </w:r>
    <w:r w:rsidR="00AD3E47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176B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071F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166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6692B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03BE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70C7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4F8D"/>
    <w:rsid w:val="007F5488"/>
    <w:rsid w:val="00800A77"/>
    <w:rsid w:val="008027DC"/>
    <w:rsid w:val="00802BA2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67053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3E47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40B7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57E44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26E3"/>
    <w:rsid w:val="00E8111A"/>
    <w:rsid w:val="00E90BAF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F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F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 zastupanog po punomoćniku Dejan Gregoran</izvorni_sadrzaj>
    <derivirana_varijabla naziv="DomainObject.Predmet.ProtustrankaFormated_1">  GREGORAN jednostavno društvo s ograničenom odgovornošću za ugostiteljstvo i usluge zastupanog po punomoćniku Dejan Gregoran</derivirana_varijabla>
  </DomainObject.Predmet.ProtustrankaFormated>
  <DomainObject.Predmet.ProtustrankaFormatedOIB>
    <izvorni_sadrzaj>  GREGORAN jednostavno društvo s ograničenom odgovornošću za ugostiteljstvo i usluge, OIB 83751735094 zastupanog po punomoćniku Dejan Gregoran</izvorni_sadrzaj>
    <derivirana_varijabla naziv="DomainObject.Predmet.ProtustrankaFormatedOIB_1">  GREGORAN jednostavno društvo s ograničenom odgovornošću za ugostiteljstvo i usluge, OIB 83751735094 zastupanog po punomoćniku Dejan Gregoran</derivirana_varijabla>
  </DomainObject.Predmet.ProtustrankaFormatedOIB>
  <DomainObject.Predmet.ProtustrankaFormatedWithAdress>
    <izvorni_sadrzaj> GREGORAN jednostavno društvo s ograničenom odgovornošću za ugostiteljstvo i usluge, Trg Slobode 29/a, 31300 Beli Manastir zastupanog po punomoćniku Dejan Gregoran</izvorni_sadrzaj>
    <derivirana_varijabla naziv="DomainObject.Predmet.ProtustrankaFormatedWithAdress_1"> GREGORAN jednostavno društvo s ograničenom odgovornošću za ugostiteljstvo i usluge, Trg Slobode 29/a, 31300 Beli Manastir zastupanog po punomoćniku Dejan Gregoran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 zastupanog po punomoćniku Dejan Gregoran</izvorni_sadrzaj>
    <derivirana_varijabla naziv="DomainObject.Predmet.ProtustrankaFormatedWithAdressOIB_1"> GREGORAN jednostavno društvo s ograničenom odgovornošću za ugostiteljstvo i usluge, OIB 83751735094, Trg Slobode 29/a, 31300 Beli Manastir zastupanog po punomoćniku Dejan Gregoran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 zastupanog po punomoćniku Dejan Gregoran</item>
    </izvorni_sadrzaj>
    <derivirana_varijabla naziv="DomainObject.Predmet.ProtuStrankaListFormated_1">
      <item>GREGORAN jednostavno društvo s ograničenom odgovornošću za ugostiteljstvo i usluge zastupanog po punomoćniku Dejan Gregoran</item>
    </derivirana_varijabla>
  </DomainObject.Predmet.ProtuStrankaListFormated>
  <DomainObject.Predmet.ProtuStrankaListFormatedOIB>
    <izvorni_sadrzaj>
      <item>GREGORAN jednostavno društvo s ograničenom odgovornošću za ugostiteljstvo i usluge, OIB 83751735094 zastupanog po punomoćniku Dejan Gregoran</item>
    </izvorni_sadrzaj>
    <derivirana_varijabla naziv="DomainObject.Predmet.ProtuStrankaListFormatedOIB_1">
      <item>GREGORAN jednostavno društvo s ograničenom odgovornošću za ugostiteljstvo i usluge, OIB 83751735094 zastupanog po punomoćniku Dejan Gregoran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 zastupanog po punomoćniku Dejan Gregoran</item>
    </izvorni_sadrzaj>
    <derivirana_varijabla naziv="DomainObject.Predmet.ProtuStrankaListFormatedWithAdress_1">
      <item>GREGORAN jednostavno društvo s ograničenom odgovornošću za ugostiteljstvo i usluge, Trg Slobode 29/a, 31300 Beli Manastir zastupanog po punomoćniku Dejan Gregoran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 zastupanog po punomoćniku Dejan Gregoran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 zastupanog po punomoćniku Dejan Gregoran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>
      <item>Dejan Gregoran punomoćnik sudionika u postupku GREGORAN jednostavno društvo s ograničenom odgovornošću za ugostiteljstvo i usluge</item>
      <item>Zoran Subotić</item>
    </izvorni_sadrzaj>
    <derivirana_varijabla naziv="DomainObject.Predmet.OstaliListFormated_1">
      <item>Dejan Gregoran punomoćnik sudionika u postupku GREGORAN jednostavno društvo s ograničenom odgovornošću za ugostiteljstvo i usluge</item>
      <item>Zoran Subotić</item>
    </derivirana_varijabla>
  </DomainObject.Predmet.OstaliListFormated>
  <DomainObject.Predmet.OstaliListFormatedOIB>
    <izvorni_sadrzaj>
      <item>Dejan Gregoran, OIB 42337785532 punomoćnik sudionika u postupku GREGORAN jednostavno društvo s ograničenom odgovornošću za ugostiteljstvo i usluge</item>
      <item>Zoran Subotić, OIB 09071761803</item>
    </izvorni_sadrzaj>
    <derivirana_varijabla naziv="DomainObject.Predmet.OstaliListFormatedOIB_1">
      <item>Dejan Gregoran, OIB 42337785532 punomoćnik sudionika u postupku GREGORAN jednostavno društvo s ograničenom odgovornošću za ugostiteljstvo i usluge</item>
      <item>Zoran Subotić, OIB 09071761803</item>
    </derivirana_varijabla>
  </DomainObject.Predmet.OstaliListFormatedOIB>
  <DomainObject.Predmet.OstaliListFormatedWithAdress>
    <izvorni_sadrzaj>
      <item>Dejan Gregoran, Trg Slobode 29a, 31300 Beli Manastir punomoćnik sudionika u postupku GREGORAN jednostavno društvo s ograničenom odgovornošću za ugostiteljstvo i usluge</item>
      <item>Zoran Subotić, Kralja Tomislava 51a, 31300 Beli Manastir</item>
    </izvorni_sadrzaj>
    <derivirana_varijabla naziv="DomainObject.Predmet.OstaliListFormatedWithAdress_1">
      <item>Dejan Gregoran, Trg Slobode 29a, 31300 Beli Manastir punomoćnik sudionika u postupku GREGORAN jednostavno društvo s ograničenom odgovornošću za ugostiteljstvo i usluge</item>
      <item>Zoran Subotić, Kralja Tomislava 51a, 31300 Beli Manastir</item>
    </derivirana_varijabla>
  </DomainObject.Predmet.OstaliListFormatedWithAdress>
  <DomainObject.Predmet.OstaliListFormatedWithAdressOIB>
    <izvorni_sadrzaj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izvorni_sadrzaj>
    <derivirana_varijabla naziv="DomainObject.Predmet.OstaliListFormatedWithAdressOIB_1">
      <item>Dejan Gregoran, OIB 42337785532, Trg Slobode 29a, 31300 Beli Manastir punomoćnik sudionika u postupku GREGORAN jednostavno društvo s ograničenom odgovornošću za ugostiteljstvo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Dejan Gregoran</item>
      <item>Zoran Subotić</item>
    </izvorni_sadrzaj>
    <derivirana_varijabla naziv="DomainObject.Predmet.OstaliListNazivFormated_1">
      <item>Dejan Gregoran</item>
      <item>Zoran Subotić</item>
    </derivirana_varijabla>
  </DomainObject.Predmet.OstaliListNazivFormated>
  <DomainObject.Predmet.OstaliListNazivFormatedOIB>
    <izvorni_sadrzaj>
      <item>Dejan Gregoran, OIB 42337785532</item>
      <item>Zoran Subotić, OIB 09071761803</item>
    </izvorni_sadrzaj>
    <derivirana_varijabla naziv="DomainObject.Predmet.OstaliListNazivFormatedOIB_1">
      <item>Dejan Gregoran, OIB 42337785532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GREGORAN jednostavno društvo s ograničenom odgovornošću za ugostiteljstvo i usluge</item>
      <item>Dejan Gregoran</item>
      <item>Zoran Subotić</item>
    </izvorni_sadrzaj>
    <derivirana_varijabla naziv="DomainObject.Predmet.SudioniciListNaziv_1">
      <item>FINA RC OSIJEK</item>
      <item>GREGORAN jednostavno društvo s ograničenom odgovornošću za ugostiteljstvo i usluge</item>
      <item>Dejan Gregoran</item>
      <item>Zoran Subotić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  <item>Dejan Gregoran, OIB 42337785532, Trg Slobode 29a,31300 Beli Manastir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  <item>, OIB 42337785532</item>
      <item>, OIB 09071761803</item>
    </izvorni_sadrzaj>
    <derivirana_varijabla naziv="DomainObject.Predmet.SudioniciListNazivOIB_1">
      <item>, OIB 85821130368</item>
      <item>, OIB 83751735094</item>
      <item>, OIB 42337785532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1081</properties:Characters>
  <properties:Lines>45</properties:Lines>
  <properties:Paragraphs>22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2018-05-25T06:01:00Z</cp:lastPrinted>
  <dcterms:modified xmlns:xsi="http://www.w3.org/2001/XMLSchema-instance" xsi:type="dcterms:W3CDTF">2018-05-30T05:57:00Z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(64-18 (-11) GREGORAN j.d.o.o. - PRETHODNI 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