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0ae8" w14:paraId="5c10ae8" w:rsidRDefault="009333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739140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3336C" w:rsidP="0093336C" w:rsidR="0093336C">
      <w:pPr>
        <w:spacing w:after="0"/>
        <w:jc w:val="both"/>
      </w:pPr>
      <w:r>
        <w:t xml:space="preserve">           Republika Hrvatska</w:t>
      </w:r>
    </w:p>
    <w:p w:rsidRDefault="0093336C" w:rsidP="0093336C" w:rsidR="0093336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3336C" w:rsidP="0093336C" w:rsidR="0093336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93336C">
        <w:rPr>
          <w:rFonts w:cs="Times New Roman" w:eastAsia="Times New Roman"/>
          <w:noProof/>
          <w:szCs w:val="20"/>
          <w:lang w:eastAsia="hr-HR"/>
        </w:rPr>
        <w:t>Poslovni broj: 5. St-47/2018-2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3336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3336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3336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TIM4EVA jednostavno društvo s ograničenom odgovornošću za graditeljstvo, </w:t>
      </w:r>
      <w:proofErr w:type="spellStart"/>
      <w:r w:rsidRPr="0093336C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93336C">
        <w:rPr>
          <w:rFonts w:cs="Times New Roman" w:eastAsia="Times New Roman"/>
          <w:szCs w:val="20"/>
          <w:lang w:eastAsia="hr-HR"/>
        </w:rPr>
        <w:t xml:space="preserve">, Miroslava Krleže 29, MBS: 070135151, OIB: 86530891486, 2. svibnja 2018.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>r i j e š i o   j e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TIM4EVA jednostavno društvo s ograničenom odgovornošću za graditeljstvo, </w:t>
      </w:r>
      <w:proofErr w:type="spellStart"/>
      <w:r w:rsidRPr="0093336C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93336C">
        <w:rPr>
          <w:rFonts w:cs="Times New Roman" w:eastAsia="Times New Roman"/>
          <w:szCs w:val="20"/>
          <w:lang w:eastAsia="hr-HR"/>
        </w:rPr>
        <w:t>, Miroslava Krleže 29, MBS: 070135151, OIB: 86530891486.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>2. Saziva se ročište</w:t>
      </w:r>
      <w:r w:rsidRPr="0093336C">
        <w:rPr>
          <w:rFonts w:cs="Times New Roman" w:eastAsia="Times New Roman"/>
          <w:b/>
          <w:szCs w:val="20"/>
          <w:lang w:eastAsia="hr-HR"/>
        </w:rPr>
        <w:t xml:space="preserve"> </w:t>
      </w:r>
      <w:r w:rsidRPr="0093336C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TIM4EVA jednostavno društvo s ograničenom odgovornošću za graditeljstvo, </w:t>
      </w:r>
      <w:proofErr w:type="spellStart"/>
      <w:r w:rsidRPr="0093336C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93336C">
        <w:rPr>
          <w:rFonts w:cs="Times New Roman" w:eastAsia="Times New Roman"/>
          <w:szCs w:val="20"/>
          <w:lang w:eastAsia="hr-HR"/>
        </w:rPr>
        <w:t xml:space="preserve">, Miroslava Krleže 29, za dan 6. lipnja 2018. u 9,20 sati u ovome sudu u Bjelovaru, Šetalište dr. </w:t>
      </w:r>
      <w:proofErr w:type="spellStart"/>
      <w:r w:rsidRPr="0093336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3336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3336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3336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- zakonski zastupnik dužnika Miljenko Posavec.  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3. Nalaže se zakonskom zastupniku dužnika Miljenku Posavcu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>Obrazloženje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3. kolovoza 2017. Trgovačkom sudu u Varaždinu podnijela prijedlog za otvaranje stečajnog postupka nad dužnikom</w:t>
      </w:r>
      <w:r w:rsidRPr="0093336C">
        <w:rPr>
          <w:rFonts w:cs="Times New Roman" w:eastAsia="Times New Roman"/>
          <w:szCs w:val="20"/>
          <w:lang w:eastAsia="hr-HR"/>
        </w:rPr>
        <w:t xml:space="preserve"> TIM4EVA jednostavno društvo s ograničenom odgovornošću za graditeljstvo, </w:t>
      </w:r>
      <w:proofErr w:type="spellStart"/>
      <w:r w:rsidRPr="0093336C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93336C">
        <w:rPr>
          <w:rFonts w:cs="Times New Roman" w:eastAsia="Times New Roman"/>
          <w:szCs w:val="20"/>
          <w:lang w:eastAsia="hr-HR"/>
        </w:rPr>
        <w:t xml:space="preserve">, Miroslava Krleže 29, koji je zaprimljen pod brojem St-421/2017.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1. kolovoza 2017. dužnik u Očevidniku redoslijeda osnova za plaćanje ima evidentirane neizvršene osnove za plaćanje u neprekinutom razdoblju od 120 dana, u ukupnom iznosu od 17.001,09 kn, u koji iznos je uračunata kamata i naknada Financijske agencije za provedbu ovrhe na novčanim sredstvima. Prema podacima koje je FINI dostavio Hrvatski zavod za mirovinsko osiguranje </w:t>
      </w:r>
      <w:r w:rsidRPr="0093336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St-421/2017 ustupljen je Trgovačkom sudu u Bjelovaru  na daljnji postupak.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U Bjelovaru 2. svibnja </w:t>
      </w:r>
      <w:r w:rsidRPr="0093336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3336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3336C" w:rsidP="0093336C" w:rsidR="0093336C" w:rsidRPr="009333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3336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 xml:space="preserve">      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36C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36C" w:rsidP="0093336C" w:rsidR="0093336C" w:rsidRPr="009333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333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9166938"/>
      <w:docPartObj>
        <w:docPartGallery w:val="Page Numbers (Top of Page)"/>
        <w:docPartUnique/>
      </w:docPartObj>
    </w:sdtPr>
    <w:sdtContent>
      <w:p w:rsidRDefault="0093336C" w:rsidP="0093336C" w:rsidR="0093336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3336C" w:rsidP="0093336C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93336C">
      <w:rPr>
        <w:rFonts w:cs="Times New Roman" w:eastAsia="Times New Roman"/>
        <w:noProof/>
        <w:szCs w:val="20"/>
        <w:lang w:eastAsia="hr-HR"/>
      </w:rPr>
      <w:t>Poslovni broj: 5. St-47/2018-2</w:t>
    </w:r>
  </w:p>
  <w:p w:rsidRDefault="0093336C" w:rsidP="0093336C" w:rsidR="0093336C" w:rsidRPr="0093336C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36C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573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102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St-47/2018-2</izvorni_sadrzaj>
    <derivirana_varijabla naziv="DomainObject.Oznaka_1">St-47/2018-2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TIM4EVA jednostavno društvo s ograničenom odgovornošću za graditeljstvo</izvorni_sadrzaj>
    <derivirana_varijabla naziv="DomainObject.Predmet.ProtustrankaFormated_1">  TIM4EVA jednostavno društvo s ograničenom odgovornošću za graditeljstvo</derivirana_varijabla>
  </DomainObject.Predmet.ProtustrankaFormated>
  <DomainObject.Predmet.ProtustrankaFormatedOIB>
    <izvorni_sadrzaj>  TIM4EVA jednostavno društvo s ograničenom odgovornošću za graditeljstvo, OIB 86530891486</izvorni_sadrzaj>
    <derivirana_varijabla naziv="DomainObject.Predmet.ProtustrankaFormatedOIB_1">  TIM4EVA jednostavno društvo s ograničenom odgovornošću za graditeljstvo, OIB 86530891486</derivirana_varijabla>
  </DomainObject.Predmet.ProtustrankaFormatedOIB>
  <DomainObject.Predmet.ProtustrankaFormatedWithAdress>
    <izvorni_sadrzaj> TIM4EVA jednostavno društvo s ograničenom odgovornošću za graditeljstvo, Miroslava Krleže 29, 42208 Radovec</izvorni_sadrzaj>
    <derivirana_varijabla naziv="DomainObject.Predmet.ProtustrankaFormatedWithAdress_1"> TIM4EVA jednostavno društvo s ograničenom odgovornošću za graditeljstvo, Miroslava Krleže 29, 42208 Radovec</derivirana_varijabla>
  </DomainObject.Predmet.ProtustrankaFormatedWithAdress>
  <DomainObject.Predmet.ProtustrankaFormatedWithAdressOIB>
    <izvorni_sadrzaj> TIM4EVA jednostavno društvo s ograničenom odgovornošću za graditeljstvo, OIB 86530891486, Miroslava Krleže 29, 42208 Radovec</izvorni_sadrzaj>
    <derivirana_varijabla naziv="DomainObject.Predmet.ProtustrankaFormatedWithAdressOIB_1"> TIM4EVA jednostavno društvo s ograničenom odgovornošću za graditeljstvo, OIB 86530891486, Miroslava Krleže 29, 42208 Radovec</derivirana_varijabla>
  </DomainObject.Predmet.ProtustrankaFormatedWithAdressOIB>
  <DomainObject.Predmet.ProtustrankaWithAdress>
    <izvorni_sadrzaj>TIM4EVA jednostavno društvo s ograničenom odgovornošću za graditeljstvo Miroslava Krleže 29, 42208 Radovec</izvorni_sadrzaj>
    <derivirana_varijabla naziv="DomainObject.Predmet.ProtustrankaWithAdress_1">TIM4EVA jednostavno društvo s ograničenom odgovornošću za graditeljstvo Miroslava Krleže 29, 42208 Radovec</derivirana_varijabla>
  </DomainObject.Predmet.ProtustrankaWithAdress>
  <DomainObject.Predmet.ProtustrankaWithAdressOIB>
    <izvorni_sadrzaj>TIM4EVA jednostavno društvo s ograničenom odgovornošću za graditeljstvo, OIB 86530891486, Miroslava Krleže 29, 42208 Radovec</izvorni_sadrzaj>
    <derivirana_varijabla naziv="DomainObject.Predmet.ProtustrankaWithAdressOIB_1">TIM4EVA jednostavno društvo s ograničenom odgovornošću za graditeljstvo, OIB 86530891486, Miroslava Krleže 29, 42208 Radovec</derivirana_varijabla>
  </DomainObject.Predmet.ProtustrankaWithAdressOIB>
  <DomainObject.Predmet.ProtustrankaNazivFormated>
    <izvorni_sadrzaj>TIM4EVA jednostavno društvo s ograničenom odgovornošću za graditeljstvo</izvorni_sadrzaj>
    <derivirana_varijabla naziv="DomainObject.Predmet.ProtustrankaNazivFormated_1">TIM4EVA jednostavno društvo s ograničenom odgovornošću za graditeljstvo</derivirana_varijabla>
  </DomainObject.Predmet.ProtustrankaNazivFormated>
  <DomainObject.Predmet.ProtustrankaNazivFormatedOIB>
    <izvorni_sadrzaj>TIM4EVA jednostavno društvo s ograničenom odgovornošću za graditeljstvo, OIB 86530891486</izvorni_sadrzaj>
    <derivirana_varijabla naziv="DomainObject.Predmet.ProtustrankaNazivFormatedOIB_1">TIM4EVA jednostavno društvo s ograničenom odgovornošću za graditeljstvo, OIB 86530891486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TIM4EVA jednostavno društvo s ograničenom odgovornošću za graditeljstvo</item>
    </izvorni_sadrzaj>
    <derivirana_varijabla naziv="DomainObject.Predmet.ProtuStrankaListFormated_1">
      <item>TIM4EVA jednostavno društvo s ograničenom odgovornošću za graditeljstvo</item>
    </derivirana_varijabla>
  </DomainObject.Predmet.ProtuStrankaListFormated>
  <DomainObject.Predmet.ProtuStrankaListFormatedOIB>
    <izvorni_sadrzaj>
      <item>TIM4EVA jednostavno društvo s ograničenom odgovornošću za graditeljstvo, OIB 86530891486</item>
    </izvorni_sadrzaj>
    <derivirana_varijabla naziv="DomainObject.Predmet.ProtuStrankaListFormatedOIB_1">
      <item>TIM4EVA jednostavno društvo s ograničenom odgovornošću za graditeljstvo, OIB 86530891486</item>
    </derivirana_varijabla>
  </DomainObject.Predmet.ProtuStrankaListFormatedOIB>
  <DomainObject.Predmet.ProtuStrankaListFormatedWithAdress>
    <izvorni_sadrzaj>
      <item>TIM4EVA jednostavno društvo s ograničenom odgovornošću za graditeljstvo, Miroslava Krleže 29, 42208 Radovec</item>
    </izvorni_sadrzaj>
    <derivirana_varijabla naziv="DomainObject.Predmet.ProtuStrankaListFormatedWithAdress_1">
      <item>TIM4EVA jednostavno društvo s ograničenom odgovornošću za graditeljstvo, Miroslava Krleže 29, 42208 Radovec</item>
    </derivirana_varijabla>
  </DomainObject.Predmet.ProtuStrankaListFormatedWithAdress>
  <DomainObject.Predmet.ProtuStrankaListFormatedWithAdressOIB>
    <izvorni_sadrzaj>
      <item>TIM4EVA jednostavno društvo s ograničenom odgovornošću za graditeljstvo, OIB 86530891486, Miroslava Krleže 29, 42208 Radovec</item>
    </izvorni_sadrzaj>
    <derivirana_varijabla naziv="DomainObject.Predmet.ProtuStrankaListFormatedWithAdressOIB_1">
      <item>TIM4EVA jednostavno društvo s ograničenom odgovornošću za graditeljstvo, OIB 86530891486, Miroslava Krleže 29, 42208 Radovec</item>
    </derivirana_varijabla>
  </DomainObject.Predmet.ProtuStrankaListFormatedWithAdressOIB>
  <DomainObject.Predmet.ProtuStrankaListNazivFormated>
    <izvorni_sadrzaj>
      <item>TIM4EVA jednostavno društvo s ograničenom odgovornošću za graditeljstvo</item>
    </izvorni_sadrzaj>
    <derivirana_varijabla naziv="DomainObject.Predmet.ProtuStrankaListNazivFormated_1">
      <item>TIM4EVA jednostavno društvo s ograničenom odgovornošću za graditeljstvo</item>
    </derivirana_varijabla>
  </DomainObject.Predmet.ProtuStrankaListNazivFormated>
  <DomainObject.Predmet.ProtuStrankaListNazivFormatedOIB>
    <izvorni_sadrzaj>
      <item>TIM4EVA jednostavno društvo s ograničenom odgovornošću za graditeljstvo, OIB 86530891486</item>
    </izvorni_sadrzaj>
    <derivirana_varijabla naziv="DomainObject.Predmet.ProtuStrankaListNazivFormatedOIB_1">
      <item>TIM4EVA jednostavno društvo s ograničenom odgovornošću za graditeljstvo, OIB 86530891486</item>
    </derivirana_varijabla>
  </DomainObject.Predmet.ProtuStrankaListNazivFormatedOIB>
  <DomainObject.Predmet.OstaliListFormated>
    <izvorni_sadrzaj>
      <item>Miljenko Posavec</item>
      <item>Sudski registar</item>
    </izvorni_sadrzaj>
    <derivirana_varijabla naziv="DomainObject.Predmet.OstaliListFormated_1">
      <item>Miljenko Posavec</item>
      <item>Sudski registar</item>
    </derivirana_varijabla>
  </DomainObject.Predmet.OstaliListFormated>
  <DomainObject.Predmet.OstaliListFormatedOIB>
    <izvorni_sadrzaj>
      <item>Miljenko Posavec, OIB 51074216984</item>
      <item>Sudski registar</item>
    </izvorni_sadrzaj>
    <derivirana_varijabla naziv="DomainObject.Predmet.OstaliListFormatedOIB_1">
      <item>Miljenko Posavec, OIB 51074216984</item>
      <item>Sudski registar</item>
    </derivirana_varijabla>
  </DomainObject.Predmet.OstaliListFormatedOIB>
  <DomainObject.Predmet.OstaliListFormatedWithAdress>
    <izvorni_sadrzaj>
      <item>Miljenko Posavec, Miroslava Krleže 29, 42208 Radovec</item>
      <item>Sudski registar</item>
    </izvorni_sadrzaj>
    <derivirana_varijabla naziv="DomainObject.Predmet.OstaliListFormatedWithAdress_1">
      <item>Miljenko Posavec, Miroslava Krleže 29, 42208 Radovec</item>
      <item>Sudski registar</item>
    </derivirana_varijabla>
  </DomainObject.Predmet.OstaliListFormatedWithAdress>
  <DomainObject.Predmet.OstaliListFormatedWithAdressOIB>
    <izvorni_sadrzaj>
      <item>Miljenko Posavec, OIB 51074216984, Miroslava Krleže 29, 42208 Radovec</item>
      <item>Sudski registar</item>
    </izvorni_sadrzaj>
    <derivirana_varijabla naziv="DomainObject.Predmet.OstaliListFormatedWithAdressOIB_1">
      <item>Miljenko Posavec, OIB 51074216984, Miroslava Krleže 29, 42208 Radovec</item>
      <item>Sudski registar</item>
    </derivirana_varijabla>
  </DomainObject.Predmet.OstaliListFormatedWithAdressOIB>
  <DomainObject.Predmet.OstaliListNazivFormated>
    <izvorni_sadrzaj>
      <item>Miljenko Posavec</item>
      <item>Sudski registar</item>
    </izvorni_sadrzaj>
    <derivirana_varijabla naziv="DomainObject.Predmet.OstaliListNazivFormated_1">
      <item>Miljenko Posavec</item>
      <item>Sudski registar</item>
    </derivirana_varijabla>
  </DomainObject.Predmet.OstaliListNazivFormated>
  <DomainObject.Predmet.OstaliListNazivFormatedOIB>
    <izvorni_sadrzaj>
      <item>Miljenko Posavec, OIB 51074216984</item>
      <item>Sudski registar</item>
    </izvorni_sadrzaj>
    <derivirana_varijabla naziv="DomainObject.Predmet.OstaliListNazivFormatedOIB_1">
      <item>Miljenko Posavec, OIB 51074216984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St-47/2018-2</izvorni_sadrzaj>
    <derivirana_varijabla naziv="DomainObject.PoslovniBrojDokumenta_1">St-47/2018-2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TIM4EVA jednostavno društvo s ograničenom odgovornošću za graditeljstvo</izvorni_sadrzaj>
    <derivirana_varijabla naziv="DomainObject.Predmet.ProtustrankaIDrugi_1">TIM4EVA jednostavno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TIM4EVA jednostavno društvo s ograničenom odgovornošću za graditeljstvo, OIB 86530891486, Miroslava Krleže 29, 42208 Radovec</izvorni_sadrzaj>
    <derivirana_varijabla naziv="DomainObject.Predmet.ProtustrankaIDrugiAdressOIB_1">TIM4EVA jednostavno društvo s ograničenom odgovornošću za graditeljstvo, OIB 86530891486, Miroslava Krleže 29,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TIM4EVA jednostavno društvo s ograničenom odgovornošću za graditeljstvo</item>
      <item>Miljenko Posavec</item>
      <item>Sudski registar</item>
    </izvorni_sadrzaj>
    <derivirana_varijabla naziv="DomainObject.Predmet.SudioniciListNaziv_1">
      <item>Financijska agencija</item>
      <item>TIM4EVA jednostavno društvo s ograničenom odgovornošću za graditeljstvo</item>
      <item>Miljenko Posavec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TIM4EVA jednostavno društvo s ograničenom odgovornošću za graditeljstvo, OIB 86530891486, Miroslava Krleže 29,42208 Radovec</item>
      <item>Miljenko Posavec, OIB 51074216984, Miroslava Krleže 29,42208 Radovec</item>
      <item>Sudski registar</item>
    </izvorni_sadrzaj>
    <derivirana_varijabla naziv="DomainObject.Predmet.SudioniciListAdressOIB_1">
      <item>Financijska agencija, OIB 85821130368, Ulica grada Vukovara 70,10000 Zagreb</item>
      <item>TIM4EVA jednostavno društvo s ograničenom odgovornošću za graditeljstvo, OIB 86530891486, Miroslava Krleže 29,42208 Radovec</item>
      <item>Miljenko Posavec, OIB 51074216984, Miroslava Krleže 29,42208 Radovec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04858-6BF7-44FB-B4ED-29EE917F2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3236</properties:Characters>
  <properties:Lines>87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